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4A098" w14:textId="52810EEF" w:rsidR="00394E2B" w:rsidRPr="00A75D41" w:rsidRDefault="005B26FB" w:rsidP="001E01A1">
      <w:pPr>
        <w:pStyle w:val="subhead"/>
        <w:rPr>
          <w:rFonts w:ascii="Artifakt ElementOfc" w:hAnsi="Artifakt ElementOfc"/>
        </w:rPr>
      </w:pPr>
      <w:r>
        <w:rPr>
          <w:rFonts w:ascii="Artifakt ElementOfc" w:hAnsi="Artifakt ElementOfc"/>
        </w:rPr>
        <w:t xml:space="preserve">Learn Fusion </w:t>
      </w:r>
      <w:r w:rsidR="00FD04E7">
        <w:rPr>
          <w:rFonts w:ascii="Artifakt ElementOfc" w:hAnsi="Artifakt ElementOfc"/>
        </w:rPr>
        <w:t>for CAD</w:t>
      </w:r>
      <w:r>
        <w:rPr>
          <w:rFonts w:ascii="Artifakt ElementOfc" w:hAnsi="Artifakt ElementOfc"/>
        </w:rPr>
        <w:t xml:space="preserve"> in 90 Minutes</w:t>
      </w:r>
    </w:p>
    <w:p w14:paraId="3F21D5BD" w14:textId="43E34F52" w:rsidR="00394E2B" w:rsidRPr="00A75D41" w:rsidRDefault="00394E2B" w:rsidP="00394E2B">
      <w:pPr>
        <w:pStyle w:val="Heading1"/>
        <w:rPr>
          <w:rFonts w:ascii="Artifakt ElementOfc" w:hAnsi="Artifakt ElementOfc" w:cs="Artifakt ElementOfc"/>
        </w:rPr>
      </w:pPr>
      <w:r w:rsidRPr="00A75D41">
        <w:rPr>
          <w:rFonts w:ascii="Artifakt ElementOfc" w:hAnsi="Artifakt ElementOfc" w:cs="Artifakt ElementOfc"/>
        </w:rPr>
        <w:t>In</w:t>
      </w:r>
      <w:r w:rsidR="00FB1127" w:rsidRPr="00A75D41">
        <w:rPr>
          <w:rFonts w:ascii="Artifakt ElementOfc" w:hAnsi="Artifakt ElementOfc" w:cs="Artifakt ElementOfc"/>
        </w:rPr>
        <w:t>s</w:t>
      </w:r>
      <w:r w:rsidRPr="00A75D41">
        <w:rPr>
          <w:rFonts w:ascii="Artifakt ElementOfc" w:hAnsi="Artifakt ElementOfc" w:cs="Artifakt ElementOfc"/>
        </w:rPr>
        <w:t>tr</w:t>
      </w:r>
      <w:r w:rsidR="00FB1127" w:rsidRPr="00A75D41">
        <w:rPr>
          <w:rFonts w:ascii="Artifakt ElementOfc" w:hAnsi="Artifakt ElementOfc" w:cs="Artifakt ElementOfc"/>
        </w:rPr>
        <w:t>uctor</w:t>
      </w:r>
      <w:r w:rsidRPr="00A75D41">
        <w:rPr>
          <w:rFonts w:ascii="Artifakt ElementOfc" w:hAnsi="Artifakt ElementOfc" w:cs="Artifakt ElementOfc"/>
        </w:rPr>
        <w:t xml:space="preserve"> </w:t>
      </w:r>
      <w:r w:rsidR="00FB1127" w:rsidRPr="00A75D41">
        <w:rPr>
          <w:rFonts w:ascii="Artifakt ElementOfc" w:hAnsi="Artifakt ElementOfc" w:cs="Artifakt ElementOfc"/>
        </w:rPr>
        <w:t xml:space="preserve">guide </w:t>
      </w:r>
    </w:p>
    <w:p w14:paraId="10118A81" w14:textId="1A424CF0" w:rsidR="001377C2" w:rsidRPr="00A75D41" w:rsidRDefault="001377C2" w:rsidP="001377C2">
      <w:pPr>
        <w:tabs>
          <w:tab w:val="left" w:pos="2089"/>
        </w:tabs>
        <w:rPr>
          <w:rFonts w:ascii="Artifakt ElementOfc" w:hAnsi="Artifakt ElementOfc" w:cs="Artifakt ElementOfc"/>
          <w:color w:val="000000"/>
        </w:rPr>
      </w:pPr>
      <w:r w:rsidRPr="00A75D41">
        <w:rPr>
          <w:rFonts w:ascii="Artifakt ElementOfc" w:hAnsi="Artifakt ElementOfc" w:cs="Artifakt ElementOfc"/>
          <w:color w:val="000000"/>
        </w:rPr>
        <w:t>Course duration:  ~</w:t>
      </w:r>
      <w:r w:rsidR="00ED1B85">
        <w:rPr>
          <w:rFonts w:ascii="Artifakt ElementOfc" w:hAnsi="Artifakt ElementOfc" w:cs="Artifakt ElementOfc"/>
          <w:color w:val="000000"/>
        </w:rPr>
        <w:t>90</w:t>
      </w:r>
      <w:r w:rsidRPr="00A75D41">
        <w:rPr>
          <w:rFonts w:ascii="Artifakt ElementOfc" w:hAnsi="Artifakt ElementOfc" w:cs="Artifakt ElementOfc"/>
          <w:color w:val="000000"/>
        </w:rPr>
        <w:t xml:space="preserve"> minutes</w:t>
      </w:r>
      <w:r w:rsidR="00DF41FD">
        <w:rPr>
          <w:rFonts w:ascii="Artifakt ElementOfc" w:hAnsi="Artifakt ElementOfc" w:cs="Artifakt ElementOfc"/>
          <w:color w:val="000000"/>
        </w:rPr>
        <w:t xml:space="preserve"> </w:t>
      </w:r>
      <w:r w:rsidR="00F64A8E">
        <w:rPr>
          <w:rFonts w:ascii="Artifakt ElementOfc" w:hAnsi="Artifakt ElementOfc" w:cs="Artifakt ElementOfc"/>
          <w:color w:val="000000"/>
        </w:rPr>
        <w:t>to ~140 minutes</w:t>
      </w:r>
      <w:r w:rsidR="00C066BE">
        <w:rPr>
          <w:rFonts w:ascii="Artifakt ElementOfc" w:hAnsi="Artifakt ElementOfc" w:cs="Artifakt ElementOfc"/>
          <w:color w:val="000000"/>
        </w:rPr>
        <w:t xml:space="preserve">, depending on </w:t>
      </w:r>
      <w:r w:rsidR="00F64A8E">
        <w:rPr>
          <w:rFonts w:ascii="Artifakt ElementOfc" w:hAnsi="Artifakt ElementOfc" w:cs="Artifakt ElementOfc"/>
          <w:color w:val="000000"/>
        </w:rPr>
        <w:t>lecture</w:t>
      </w:r>
      <w:r w:rsidR="00C4407D">
        <w:rPr>
          <w:rFonts w:ascii="Artifakt ElementOfc" w:hAnsi="Artifakt ElementOfc" w:cs="Artifakt ElementOfc"/>
          <w:color w:val="000000"/>
        </w:rPr>
        <w:t xml:space="preserve"> time and </w:t>
      </w:r>
      <w:r w:rsidR="00F64A8E">
        <w:rPr>
          <w:rFonts w:ascii="Artifakt ElementOfc" w:hAnsi="Artifakt ElementOfc" w:cs="Artifakt ElementOfc"/>
          <w:color w:val="000000"/>
        </w:rPr>
        <w:t>slides used</w:t>
      </w:r>
    </w:p>
    <w:p w14:paraId="0BFB3E59" w14:textId="6D1B6FF8" w:rsidR="001377C2" w:rsidRDefault="00A75D41" w:rsidP="001377C2">
      <w:pPr>
        <w:tabs>
          <w:tab w:val="left" w:pos="2089"/>
        </w:tabs>
        <w:rPr>
          <w:rFonts w:ascii="Artifakt ElementOfc" w:hAnsi="Artifakt ElementOfc" w:cs="Artifakt ElementOfc"/>
        </w:rPr>
      </w:pPr>
      <w:r>
        <w:rPr>
          <w:rFonts w:ascii="Artifakt ElementOfc" w:hAnsi="Artifakt ElementOfc" w:cs="Artifakt ElementOfc"/>
          <w:color w:val="000000"/>
        </w:rPr>
        <w:t>Recommended student l</w:t>
      </w:r>
      <w:r w:rsidR="001377C2" w:rsidRPr="00A75D41">
        <w:rPr>
          <w:rFonts w:ascii="Artifakt ElementOfc" w:hAnsi="Artifakt ElementOfc" w:cs="Artifakt ElementOfc"/>
          <w:color w:val="000000"/>
        </w:rPr>
        <w:t xml:space="preserve">evel: </w:t>
      </w:r>
      <w:r w:rsidR="00435233">
        <w:rPr>
          <w:rFonts w:ascii="Artifakt ElementOfc" w:hAnsi="Artifakt ElementOfc" w:cs="Artifakt ElementOfc"/>
          <w:color w:val="000000"/>
        </w:rPr>
        <w:t>Secondary and vocational</w:t>
      </w:r>
    </w:p>
    <w:p w14:paraId="42EF27AF" w14:textId="14C01FD5" w:rsidR="00A268BB" w:rsidRPr="00A75D41" w:rsidRDefault="00A75D41" w:rsidP="001377C2">
      <w:pPr>
        <w:tabs>
          <w:tab w:val="left" w:pos="2089"/>
        </w:tabs>
        <w:rPr>
          <w:rFonts w:ascii="Artifakt ElementOfc" w:hAnsi="Artifakt ElementOfc" w:cs="Artifakt ElementOfc"/>
        </w:rPr>
      </w:pPr>
      <w:r>
        <w:rPr>
          <w:rFonts w:ascii="Artifakt ElementOfc" w:hAnsi="Artifakt ElementOfc" w:cs="Artifakt ElementOfc"/>
        </w:rPr>
        <w:t xml:space="preserve">Related certification: </w:t>
      </w:r>
      <w:r w:rsidR="00A268BB">
        <w:rPr>
          <w:rFonts w:ascii="Artifakt ElementOfc" w:hAnsi="Artifakt ElementOfc" w:cs="Artifakt ElementOfc"/>
        </w:rPr>
        <w:t xml:space="preserve">Autodesk Certified </w:t>
      </w:r>
      <w:r w:rsidR="00C066BE">
        <w:rPr>
          <w:rFonts w:ascii="Artifakt ElementOfc" w:hAnsi="Artifakt ElementOfc" w:cs="Artifakt ElementOfc"/>
        </w:rPr>
        <w:t xml:space="preserve">User in Fusion </w:t>
      </w:r>
    </w:p>
    <w:p w14:paraId="79A476FC" w14:textId="62D6F0F9" w:rsidR="001377C2" w:rsidRPr="00A75D41" w:rsidRDefault="001377C2" w:rsidP="001377C2">
      <w:pPr>
        <w:tabs>
          <w:tab w:val="left" w:pos="2089"/>
        </w:tabs>
        <w:rPr>
          <w:rFonts w:ascii="Artifakt ElementOfc" w:hAnsi="Artifakt ElementOfc" w:cs="Artifakt ElementOfc"/>
          <w:color w:val="000000"/>
        </w:rPr>
        <w:sectPr w:rsidR="001377C2" w:rsidRPr="00A75D41" w:rsidSect="00D338A3">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pPr>
      <w:r w:rsidRPr="00A75D41">
        <w:rPr>
          <w:rFonts w:ascii="Artifakt ElementOfc" w:hAnsi="Artifakt ElementOfc" w:cs="Artifakt ElementOfc"/>
          <w:color w:val="000000"/>
        </w:rPr>
        <w:t xml:space="preserve">Product: </w:t>
      </w:r>
      <w:r w:rsidR="00902E89" w:rsidRPr="00603597">
        <w:rPr>
          <w:rFonts w:ascii="Artifakt ElementOfc" w:hAnsi="Artifakt ElementOfc" w:cs="Artifakt ElementOfc"/>
          <w:color w:val="000000"/>
        </w:rPr>
        <w:t>Autodesk Fusion</w:t>
      </w:r>
    </w:p>
    <w:p w14:paraId="7E8B8052" w14:textId="7C0C9F03" w:rsidR="00A21E0A" w:rsidRPr="001668B3" w:rsidRDefault="001377C2" w:rsidP="00A21E0A">
      <w:pPr>
        <w:rPr>
          <w:rFonts w:ascii="Artifakt ElementOfc" w:hAnsi="Artifakt ElementOfc" w:cs="Artifakt ElementOfc"/>
          <w:color w:val="000000"/>
        </w:rPr>
      </w:pPr>
      <w:r w:rsidRPr="00A75D41">
        <w:rPr>
          <w:rFonts w:ascii="Artifakt ElementOfc" w:hAnsi="Artifakt ElementOfc" w:cs="Artifakt ElementOfc"/>
          <w:color w:val="000000"/>
        </w:rPr>
        <w:t xml:space="preserve">This instructor guide is a comprehensive tool for facilitating this </w:t>
      </w:r>
      <w:r w:rsidR="006C45B4">
        <w:rPr>
          <w:rFonts w:ascii="Artifakt ElementOfc" w:hAnsi="Artifakt ElementOfc" w:cs="Artifakt ElementOfc"/>
          <w:color w:val="000000"/>
        </w:rPr>
        <w:t xml:space="preserve">course </w:t>
      </w:r>
      <w:r w:rsidRPr="00A75D41">
        <w:rPr>
          <w:rFonts w:ascii="Artifakt ElementOfc" w:hAnsi="Artifakt ElementOfc" w:cs="Artifakt ElementOfc"/>
          <w:color w:val="000000"/>
        </w:rPr>
        <w:t xml:space="preserve">in the classroom. Prepare to teach </w:t>
      </w:r>
      <w:r w:rsidR="00311A9D">
        <w:rPr>
          <w:rFonts w:ascii="Artifakt ElementOfc" w:hAnsi="Artifakt ElementOfc" w:cs="Artifakt ElementOfc"/>
          <w:color w:val="000000"/>
        </w:rPr>
        <w:t>the course</w:t>
      </w:r>
      <w:r w:rsidRPr="00A75D41">
        <w:rPr>
          <w:rFonts w:ascii="Artifakt ElementOfc" w:hAnsi="Artifakt ElementOfc" w:cs="Artifakt ElementOfc"/>
          <w:color w:val="000000"/>
        </w:rPr>
        <w:t xml:space="preserve"> by thoroughly reviewing this document, as well as all related course materials and resources. </w:t>
      </w:r>
      <w:r w:rsidR="00FD72C9">
        <w:rPr>
          <w:rFonts w:ascii="Artifakt ElementOfc" w:hAnsi="Artifakt ElementOfc" w:cs="Artifakt ElementOfc"/>
          <w:color w:val="000000"/>
        </w:rPr>
        <w:t>You may also share this document with your students to guide them in their assignments.</w:t>
      </w:r>
      <w:r w:rsidR="001668B3">
        <w:rPr>
          <w:rFonts w:ascii="Artifakt ElementOfc" w:hAnsi="Artifakt ElementOfc" w:cs="Artifakt ElementOfc"/>
          <w:color w:val="000000"/>
        </w:rPr>
        <w:t xml:space="preserve"> </w:t>
      </w:r>
      <w:r w:rsidR="00A21E0A" w:rsidRPr="00A75D41">
        <w:rPr>
          <w:rFonts w:ascii="Artifakt ElementOfc" w:hAnsi="Artifakt ElementOfc" w:cs="Artifakt ElementOfc"/>
          <w:lang w:val="en"/>
        </w:rPr>
        <w:t>It’s always recommended that you work through the course yourself in preparation for each module.</w:t>
      </w:r>
    </w:p>
    <w:p w14:paraId="48C6B370" w14:textId="77777777" w:rsidR="001377C2" w:rsidRPr="00132781" w:rsidRDefault="001377C2" w:rsidP="001377C2">
      <w:pPr>
        <w:rPr>
          <w:rFonts w:ascii="Artifakt ElementOfc" w:hAnsi="Artifakt ElementOfc" w:cs="Artifakt ElementOfc"/>
          <w:b/>
          <w:bCs/>
          <w:color w:val="000000"/>
          <w:sz w:val="24"/>
          <w:szCs w:val="24"/>
        </w:rPr>
      </w:pPr>
      <w:r w:rsidRPr="00132781">
        <w:rPr>
          <w:rFonts w:ascii="Artifakt ElementOfc" w:hAnsi="Artifakt ElementOfc" w:cs="Artifakt ElementOfc"/>
          <w:b/>
          <w:bCs/>
          <w:color w:val="000000"/>
          <w:sz w:val="24"/>
          <w:szCs w:val="24"/>
        </w:rPr>
        <w:t>Learning objectives:</w:t>
      </w:r>
    </w:p>
    <w:p w14:paraId="7D420249"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Navigate the Fusion user interface.</w:t>
      </w:r>
    </w:p>
    <w:p w14:paraId="685EAA45"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Use the navigation and viewing tools.</w:t>
      </w:r>
    </w:p>
    <w:p w14:paraId="12B70DBC"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Create and manage design files.</w:t>
      </w:r>
    </w:p>
    <w:p w14:paraId="139691A8"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Create sketches and create 3D models from sketches.</w:t>
      </w:r>
    </w:p>
    <w:p w14:paraId="125EA1E4"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Modify parts with core features, including extrude, revolve, shell, and sweep.</w:t>
      </w:r>
    </w:p>
    <w:p w14:paraId="537562B9"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Create components and apply assembly joints for proper motion.</w:t>
      </w:r>
    </w:p>
    <w:p w14:paraId="59592434" w14:textId="77777777"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Create a dimensioned drawing of an individual component.</w:t>
      </w:r>
    </w:p>
    <w:p w14:paraId="160D0A3A" w14:textId="77777777" w:rsidR="00DF4F4A"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Apply visual settings and render a project environment.</w:t>
      </w:r>
    </w:p>
    <w:p w14:paraId="5CBDED35" w14:textId="246C17FB" w:rsidR="00BE398C" w:rsidRPr="00DF4F4A" w:rsidRDefault="00BE398C" w:rsidP="00DF4F4A">
      <w:pPr>
        <w:pStyle w:val="ListParagraph"/>
        <w:numPr>
          <w:ilvl w:val="0"/>
          <w:numId w:val="25"/>
        </w:numPr>
        <w:spacing w:before="100" w:beforeAutospacing="1" w:after="100" w:afterAutospacing="1" w:line="360" w:lineRule="auto"/>
        <w:rPr>
          <w:rFonts w:ascii="Artifakt ElementOfc" w:hAnsi="Artifakt ElementOfc" w:cs="Artifakt ElementOfc"/>
        </w:rPr>
      </w:pPr>
      <w:r w:rsidRPr="00DF4F4A">
        <w:rPr>
          <w:rFonts w:ascii="Artifakt ElementOfc" w:hAnsi="Artifakt ElementOfc" w:cs="Artifakt ElementOfc"/>
        </w:rPr>
        <w:t>Share designs and export design files for 3D printing</w:t>
      </w:r>
      <w:r w:rsidR="00DF4F4A">
        <w:rPr>
          <w:rFonts w:ascii="Artifakt ElementOfc" w:hAnsi="Artifakt ElementOfc" w:cs="Artifakt ElementOfc"/>
        </w:rPr>
        <w:t>.</w:t>
      </w:r>
    </w:p>
    <w:p w14:paraId="73E3E220" w14:textId="105F68E2" w:rsidR="00F54F27" w:rsidRPr="00B452FA" w:rsidRDefault="00F54F27" w:rsidP="00B452FA">
      <w:pPr>
        <w:shd w:val="clear" w:color="auto" w:fill="FFFFFF" w:themeFill="background1"/>
        <w:spacing w:before="100" w:beforeAutospacing="1" w:after="120" w:line="330" w:lineRule="atLeast"/>
        <w:rPr>
          <w:rFonts w:ascii="Artifakt ElementOfc" w:eastAsia="Times New Roman" w:hAnsi="Artifakt ElementOfc" w:cs="Artifakt ElementOfc"/>
          <w:color w:val="212121"/>
        </w:rPr>
      </w:pPr>
    </w:p>
    <w:p w14:paraId="6CEB338E" w14:textId="77777777" w:rsidR="00EE538E" w:rsidRPr="00A75D41" w:rsidRDefault="00EE538E" w:rsidP="00EE538E">
      <w:pPr>
        <w:pStyle w:val="copy"/>
        <w:rPr>
          <w:rFonts w:ascii="Artifakt ElementOfc" w:hAnsi="Artifakt ElementOfc"/>
        </w:rPr>
      </w:pPr>
      <w:r w:rsidRPr="00A75D41">
        <w:rPr>
          <w:rFonts w:ascii="Artifakt ElementOfc" w:hAnsi="Artifakt ElementOfc"/>
        </w:rPr>
        <w:t>The overall course contains the following resources:</w:t>
      </w:r>
    </w:p>
    <w:p w14:paraId="1625CF64" w14:textId="0348C285" w:rsidR="00EE538E" w:rsidRDefault="00EE6433" w:rsidP="00EE538E">
      <w:pPr>
        <w:pStyle w:val="Bullets-new"/>
        <w:rPr>
          <w:rFonts w:ascii="Artifakt ElementOfc" w:hAnsi="Artifakt ElementOfc"/>
        </w:rPr>
      </w:pPr>
      <w:r>
        <w:rPr>
          <w:rFonts w:ascii="Artifakt ElementOfc" w:hAnsi="Artifakt ElementOfc"/>
        </w:rPr>
        <w:t>1</w:t>
      </w:r>
      <w:r w:rsidR="00DF4F4A">
        <w:rPr>
          <w:rFonts w:ascii="Artifakt ElementOfc" w:hAnsi="Artifakt ElementOfc"/>
        </w:rPr>
        <w:t>1</w:t>
      </w:r>
      <w:r w:rsidR="00EE538E" w:rsidRPr="00A75D41">
        <w:rPr>
          <w:rFonts w:ascii="Artifakt ElementOfc" w:hAnsi="Artifakt ElementOfc"/>
        </w:rPr>
        <w:t xml:space="preserve"> video modules covering all the topics in the course.</w:t>
      </w:r>
    </w:p>
    <w:p w14:paraId="15DED88B" w14:textId="558B6056" w:rsidR="00880F44" w:rsidRPr="00A75D41" w:rsidRDefault="00880F44" w:rsidP="00EE538E">
      <w:pPr>
        <w:pStyle w:val="Bullets-new"/>
        <w:rPr>
          <w:rFonts w:ascii="Artifakt ElementOfc" w:hAnsi="Artifakt ElementOfc"/>
        </w:rPr>
      </w:pPr>
      <w:r>
        <w:rPr>
          <w:rFonts w:ascii="Artifakt ElementOfc" w:hAnsi="Artifakt ElementOfc"/>
        </w:rPr>
        <w:t>1</w:t>
      </w:r>
      <w:r w:rsidR="00DF4F4A">
        <w:rPr>
          <w:rFonts w:ascii="Artifakt ElementOfc" w:hAnsi="Artifakt ElementOfc"/>
        </w:rPr>
        <w:t>1</w:t>
      </w:r>
      <w:r>
        <w:rPr>
          <w:rFonts w:ascii="Artifakt ElementOfc" w:hAnsi="Artifakt ElementOfc"/>
        </w:rPr>
        <w:t xml:space="preserve"> step-by-step </w:t>
      </w:r>
      <w:r w:rsidR="00361139">
        <w:rPr>
          <w:rFonts w:ascii="Artifakt ElementOfc" w:hAnsi="Artifakt ElementOfc"/>
        </w:rPr>
        <w:t xml:space="preserve">printable </w:t>
      </w:r>
      <w:r>
        <w:rPr>
          <w:rFonts w:ascii="Artifakt ElementOfc" w:hAnsi="Artifakt ElementOfc"/>
        </w:rPr>
        <w:t>guides that match the content of the video instruction</w:t>
      </w:r>
      <w:r w:rsidR="00361139">
        <w:rPr>
          <w:rFonts w:ascii="Artifakt ElementOfc" w:hAnsi="Artifakt ElementOfc"/>
        </w:rPr>
        <w:t>.</w:t>
      </w:r>
    </w:p>
    <w:p w14:paraId="4391EC18" w14:textId="1960E3D9" w:rsidR="00EE538E" w:rsidRPr="00A75D41" w:rsidRDefault="00EE6433" w:rsidP="00EE538E">
      <w:pPr>
        <w:pStyle w:val="Bullets-new"/>
        <w:rPr>
          <w:rFonts w:ascii="Artifakt ElementOfc" w:hAnsi="Artifakt ElementOfc"/>
        </w:rPr>
      </w:pPr>
      <w:r>
        <w:rPr>
          <w:rFonts w:ascii="Artifakt ElementOfc" w:hAnsi="Artifakt ElementOfc"/>
        </w:rPr>
        <w:t>D</w:t>
      </w:r>
      <w:r w:rsidR="00EE538E" w:rsidRPr="00A75D41">
        <w:rPr>
          <w:rFonts w:ascii="Artifakt ElementOfc" w:hAnsi="Artifakt ElementOfc"/>
        </w:rPr>
        <w:t>ataset files for use when following the video modules.</w:t>
      </w:r>
    </w:p>
    <w:p w14:paraId="501B3A79" w14:textId="77777777" w:rsidR="00EE538E" w:rsidRPr="00A75D41" w:rsidRDefault="00EE538E" w:rsidP="00EE538E">
      <w:pPr>
        <w:pStyle w:val="Bullets-new"/>
        <w:rPr>
          <w:rFonts w:ascii="Artifakt ElementOfc" w:hAnsi="Artifakt ElementOfc"/>
        </w:rPr>
      </w:pPr>
      <w:r w:rsidRPr="00A75D41">
        <w:rPr>
          <w:rFonts w:ascii="Artifakt ElementOfc" w:hAnsi="Artifakt ElementOfc"/>
        </w:rPr>
        <w:lastRenderedPageBreak/>
        <w:t>Quiz questions with timecodes for remedial knowledge check.</w:t>
      </w:r>
    </w:p>
    <w:p w14:paraId="3F9F010F" w14:textId="77777777" w:rsidR="00EE538E" w:rsidRPr="00A75D41" w:rsidRDefault="00EE538E" w:rsidP="00EE538E">
      <w:pPr>
        <w:pStyle w:val="Bullets-new"/>
        <w:rPr>
          <w:rFonts w:ascii="Artifakt ElementOfc" w:hAnsi="Artifakt ElementOfc"/>
        </w:rPr>
      </w:pPr>
      <w:r w:rsidRPr="00A75D41">
        <w:rPr>
          <w:rFonts w:ascii="Artifakt ElementOfc" w:hAnsi="Artifakt ElementOfc"/>
        </w:rPr>
        <w:t>Exam-style final test questions at the conclusion of the course.</w:t>
      </w:r>
    </w:p>
    <w:p w14:paraId="51F872C4" w14:textId="1F1D9472" w:rsidR="00EE538E" w:rsidRPr="00A75D41" w:rsidRDefault="007D3BA4" w:rsidP="00EE538E">
      <w:pPr>
        <w:pStyle w:val="Bullets-new"/>
        <w:rPr>
          <w:rFonts w:ascii="Artifakt ElementOfc" w:hAnsi="Artifakt ElementOfc"/>
        </w:rPr>
      </w:pPr>
      <w:r>
        <w:rPr>
          <w:rFonts w:ascii="Artifakt ElementOfc" w:hAnsi="Artifakt ElementOfc"/>
        </w:rPr>
        <w:t>7</w:t>
      </w:r>
      <w:r w:rsidR="00EE6433">
        <w:rPr>
          <w:rFonts w:ascii="Artifakt ElementOfc" w:hAnsi="Artifakt ElementOfc"/>
        </w:rPr>
        <w:t xml:space="preserve"> </w:t>
      </w:r>
      <w:r w:rsidR="00EE538E" w:rsidRPr="00A75D41">
        <w:rPr>
          <w:rFonts w:ascii="Artifakt ElementOfc" w:hAnsi="Artifakt ElementOfc"/>
        </w:rPr>
        <w:t>practice exercises with exercise files and solution</w:t>
      </w:r>
      <w:r w:rsidR="0098351E">
        <w:rPr>
          <w:rFonts w:ascii="Artifakt ElementOfc" w:hAnsi="Artifakt ElementOfc"/>
        </w:rPr>
        <w:t>s</w:t>
      </w:r>
      <w:r w:rsidR="00EE538E" w:rsidRPr="00A75D41">
        <w:rPr>
          <w:rFonts w:ascii="Artifakt ElementOfc" w:hAnsi="Artifakt ElementOfc"/>
        </w:rPr>
        <w:t>.</w:t>
      </w:r>
    </w:p>
    <w:p w14:paraId="4357ACA2" w14:textId="293AB301" w:rsidR="00EE538E" w:rsidRPr="00A75D41" w:rsidRDefault="00EE6433" w:rsidP="00EE538E">
      <w:pPr>
        <w:pStyle w:val="Bullets-new"/>
        <w:rPr>
          <w:rFonts w:ascii="Artifakt ElementOfc" w:hAnsi="Artifakt ElementOfc"/>
        </w:rPr>
      </w:pPr>
      <w:r>
        <w:rPr>
          <w:rFonts w:ascii="Artifakt ElementOfc" w:hAnsi="Artifakt ElementOfc"/>
        </w:rPr>
        <w:t>A</w:t>
      </w:r>
      <w:r w:rsidR="00EE538E" w:rsidRPr="00A75D41">
        <w:rPr>
          <w:rFonts w:ascii="Artifakt ElementOfc" w:hAnsi="Artifakt ElementOfc"/>
        </w:rPr>
        <w:t xml:space="preserve"> challenge assignment with recommended assessment criteria.</w:t>
      </w:r>
    </w:p>
    <w:p w14:paraId="616D70EA" w14:textId="3544B38E" w:rsidR="00D972D4" w:rsidRPr="00132781" w:rsidRDefault="00826576" w:rsidP="00EE538E">
      <w:pPr>
        <w:pStyle w:val="Bullets-new"/>
        <w:rPr>
          <w:rFonts w:ascii="Artifakt ElementOfc" w:hAnsi="Artifakt ElementOfc"/>
        </w:rPr>
      </w:pPr>
      <w:r>
        <w:rPr>
          <w:rFonts w:ascii="Artifakt ElementOfc" w:hAnsi="Artifakt ElementOfc"/>
        </w:rPr>
        <w:t xml:space="preserve">Lecture slides that </w:t>
      </w:r>
      <w:r w:rsidR="00865A58">
        <w:rPr>
          <w:rFonts w:ascii="Artifakt ElementOfc" w:hAnsi="Artifakt ElementOfc"/>
        </w:rPr>
        <w:t>introduce</w:t>
      </w:r>
      <w:r>
        <w:rPr>
          <w:rFonts w:ascii="Artifakt ElementOfc" w:hAnsi="Artifakt ElementOfc"/>
        </w:rPr>
        <w:t xml:space="preserve"> topics and them</w:t>
      </w:r>
      <w:r w:rsidR="00A1076F">
        <w:rPr>
          <w:rFonts w:ascii="Artifakt ElementOfc" w:hAnsi="Artifakt ElementOfc"/>
        </w:rPr>
        <w:t>es covered in the course</w:t>
      </w:r>
      <w:r w:rsidR="00EE538E" w:rsidRPr="00A75D41">
        <w:rPr>
          <w:rFonts w:ascii="Artifakt ElementOfc" w:hAnsi="Artifakt ElementOfc"/>
        </w:rPr>
        <w:t>.</w:t>
      </w:r>
    </w:p>
    <w:p w14:paraId="686CA183" w14:textId="5EA45568" w:rsidR="00EE538E" w:rsidRPr="00132781" w:rsidRDefault="00EE538E" w:rsidP="00EE538E">
      <w:pPr>
        <w:pStyle w:val="copy"/>
        <w:rPr>
          <w:rFonts w:ascii="Artifakt ElementOfc" w:hAnsi="Artifakt ElementOfc"/>
          <w:b/>
          <w:bCs/>
          <w:sz w:val="24"/>
          <w:szCs w:val="24"/>
        </w:rPr>
      </w:pPr>
      <w:r w:rsidRPr="00132781">
        <w:rPr>
          <w:rFonts w:ascii="Artifakt ElementOfc" w:hAnsi="Artifakt ElementOfc"/>
          <w:b/>
          <w:bCs/>
          <w:sz w:val="24"/>
          <w:szCs w:val="24"/>
        </w:rPr>
        <w:t>Pre-requisites:</w:t>
      </w:r>
    </w:p>
    <w:p w14:paraId="5A9B7FE6" w14:textId="5C37F725" w:rsidR="000B3A93" w:rsidRPr="00D94613" w:rsidRDefault="000B3A93" w:rsidP="00EE538E">
      <w:pPr>
        <w:pStyle w:val="copy"/>
        <w:rPr>
          <w:rFonts w:ascii="Artifakt ElementOfc" w:eastAsia="Times New Roman" w:hAnsi="Artifakt ElementOfc"/>
          <w:color w:val="212121"/>
        </w:rPr>
      </w:pPr>
      <w:r w:rsidRPr="00D94613">
        <w:rPr>
          <w:rFonts w:ascii="Artifakt ElementOfc" w:eastAsia="Times New Roman" w:hAnsi="Artifakt ElementOfc"/>
          <w:color w:val="212121"/>
        </w:rPr>
        <w:t xml:space="preserve">In this course, learners will discover how to </w:t>
      </w:r>
      <w:r w:rsidR="0074294C" w:rsidRPr="00D94613">
        <w:rPr>
          <w:rFonts w:ascii="Artifakt ElementOfc" w:hAnsi="Artifakt ElementOfc"/>
        </w:rPr>
        <w:t>tak</w:t>
      </w:r>
      <w:r w:rsidR="0074294C" w:rsidRPr="00D94613">
        <w:rPr>
          <w:rFonts w:ascii="Artifakt ElementOfc" w:hAnsi="Artifakt ElementOfc"/>
        </w:rPr>
        <w:t>e</w:t>
      </w:r>
      <w:r w:rsidR="0074294C" w:rsidRPr="00D94613">
        <w:rPr>
          <w:rFonts w:ascii="Artifakt ElementOfc" w:hAnsi="Artifakt ElementOfc"/>
        </w:rPr>
        <w:t xml:space="preserve"> a product design from start to finish. </w:t>
      </w:r>
      <w:r w:rsidR="0074294C" w:rsidRPr="00D94613">
        <w:rPr>
          <w:rFonts w:ascii="Artifakt ElementOfc" w:hAnsi="Artifakt ElementOfc"/>
        </w:rPr>
        <w:t xml:space="preserve">They will </w:t>
      </w:r>
      <w:r w:rsidR="00E40DF7" w:rsidRPr="00D94613">
        <w:rPr>
          <w:rFonts w:ascii="Artifakt ElementOfc" w:hAnsi="Artifakt ElementOfc"/>
        </w:rPr>
        <w:t xml:space="preserve">employ </w:t>
      </w:r>
      <w:r w:rsidR="00705839" w:rsidRPr="00D94613">
        <w:rPr>
          <w:rFonts w:ascii="Artifakt ElementOfc" w:hAnsi="Artifakt ElementOfc"/>
        </w:rPr>
        <w:t xml:space="preserve">basic </w:t>
      </w:r>
      <w:r w:rsidR="007D2B81" w:rsidRPr="00D94613">
        <w:rPr>
          <w:rFonts w:ascii="Artifakt ElementOfc" w:hAnsi="Artifakt ElementOfc"/>
        </w:rPr>
        <w:t>3D modeling techniques</w:t>
      </w:r>
      <w:r w:rsidR="00705839" w:rsidRPr="00D94613">
        <w:rPr>
          <w:rFonts w:ascii="Artifakt ElementOfc" w:hAnsi="Artifakt ElementOfc"/>
        </w:rPr>
        <w:t xml:space="preserve"> and learn </w:t>
      </w:r>
      <w:r w:rsidR="00361428" w:rsidRPr="00D94613">
        <w:rPr>
          <w:rFonts w:ascii="Artifakt ElementOfc" w:hAnsi="Artifakt ElementOfc"/>
        </w:rPr>
        <w:t>CAD skills at an introductory level.</w:t>
      </w:r>
      <w:r w:rsidR="00D94613" w:rsidRPr="00D94613">
        <w:rPr>
          <w:rFonts w:ascii="Artifakt ElementOfc" w:hAnsi="Artifakt ElementOfc"/>
        </w:rPr>
        <w:t xml:space="preserve"> </w:t>
      </w:r>
      <w:r w:rsidR="00D94613" w:rsidRPr="00D94613">
        <w:rPr>
          <w:rFonts w:ascii="Artifakt ElementOfc" w:eastAsia="Times New Roman" w:hAnsi="Artifakt ElementOfc"/>
          <w:color w:val="212121"/>
        </w:rPr>
        <w:t>The course</w:t>
      </w:r>
      <w:r w:rsidR="001978FF" w:rsidRPr="00D94613">
        <w:rPr>
          <w:rFonts w:ascii="Artifakt ElementOfc" w:eastAsia="Times New Roman" w:hAnsi="Artifakt ElementOfc"/>
          <w:color w:val="212121"/>
        </w:rPr>
        <w:t xml:space="preserve"> offers a new student some basics to get started in Fusion </w:t>
      </w:r>
      <w:r w:rsidR="00E04594" w:rsidRPr="00D94613">
        <w:rPr>
          <w:rFonts w:ascii="Artifakt ElementOfc" w:eastAsia="Times New Roman" w:hAnsi="Artifakt ElementOfc"/>
          <w:color w:val="212121"/>
        </w:rPr>
        <w:t>using CA</w:t>
      </w:r>
      <w:r w:rsidR="00D94613" w:rsidRPr="00D94613">
        <w:rPr>
          <w:rFonts w:ascii="Artifakt ElementOfc" w:eastAsia="Times New Roman" w:hAnsi="Artifakt ElementOfc"/>
          <w:color w:val="212121"/>
        </w:rPr>
        <w:t>D</w:t>
      </w:r>
      <w:r w:rsidR="00E04594" w:rsidRPr="00D94613">
        <w:rPr>
          <w:rFonts w:ascii="Artifakt ElementOfc" w:eastAsia="Times New Roman" w:hAnsi="Artifakt ElementOfc"/>
          <w:color w:val="212121"/>
        </w:rPr>
        <w:t xml:space="preserve"> </w:t>
      </w:r>
      <w:r w:rsidR="001978FF" w:rsidRPr="00D94613">
        <w:rPr>
          <w:rFonts w:ascii="Artifakt ElementOfc" w:eastAsia="Times New Roman" w:hAnsi="Artifakt ElementOfc"/>
          <w:color w:val="212121"/>
        </w:rPr>
        <w:t xml:space="preserve">and could be assigned in the first week or two of class. </w:t>
      </w:r>
    </w:p>
    <w:p w14:paraId="1CC586EA" w14:textId="77777777" w:rsidR="00EE538E" w:rsidRPr="00132781" w:rsidRDefault="00CB7230" w:rsidP="00EE538E">
      <w:pPr>
        <w:pStyle w:val="copy"/>
        <w:rPr>
          <w:rFonts w:ascii="Artifakt ElementOfc" w:hAnsi="Artifakt ElementOfc"/>
          <w:b/>
          <w:bCs/>
          <w:sz w:val="24"/>
          <w:szCs w:val="24"/>
        </w:rPr>
      </w:pPr>
      <w:r w:rsidRPr="00A75D41">
        <w:rPr>
          <w:rFonts w:ascii="Artifakt ElementOfc" w:hAnsi="Artifakt ElementOfc"/>
        </w:rPr>
        <w:br/>
      </w:r>
      <w:r w:rsidR="00EE538E" w:rsidRPr="00132781">
        <w:rPr>
          <w:rFonts w:ascii="Artifakt ElementOfc" w:hAnsi="Artifakt ElementOfc"/>
          <w:b/>
          <w:bCs/>
          <w:sz w:val="24"/>
          <w:szCs w:val="24"/>
        </w:rPr>
        <w:t>Structure of the course:</w:t>
      </w:r>
    </w:p>
    <w:p w14:paraId="60D56E36" w14:textId="5250A6CB" w:rsidR="00EE538E" w:rsidRPr="00132781" w:rsidRDefault="00EE538E" w:rsidP="00132781">
      <w:pPr>
        <w:pStyle w:val="copy"/>
        <w:rPr>
          <w:rFonts w:ascii="Artifakt ElementOfc" w:hAnsi="Artifakt ElementOfc"/>
        </w:rPr>
      </w:pPr>
      <w:r w:rsidRPr="00A75D41">
        <w:rPr>
          <w:rFonts w:ascii="Artifakt ElementOfc" w:hAnsi="Artifakt ElementOfc"/>
        </w:rPr>
        <w:t xml:space="preserve">The course is split into </w:t>
      </w:r>
      <w:r w:rsidR="00B6002E">
        <w:rPr>
          <w:rFonts w:ascii="Artifakt ElementOfc" w:hAnsi="Artifakt ElementOfc"/>
        </w:rPr>
        <w:t>8</w:t>
      </w:r>
      <w:r w:rsidRPr="00A75D41">
        <w:rPr>
          <w:rFonts w:ascii="Artifakt ElementOfc" w:hAnsi="Artifakt ElementOfc"/>
        </w:rPr>
        <w:t xml:space="preserve"> modules and is designed to cover </w:t>
      </w:r>
      <w:r w:rsidR="00A61BCC">
        <w:rPr>
          <w:rFonts w:ascii="Artifakt ElementOfc" w:hAnsi="Artifakt ElementOfc"/>
        </w:rPr>
        <w:t>core Fusion</w:t>
      </w:r>
      <w:r w:rsidRPr="00A75D41">
        <w:rPr>
          <w:rFonts w:ascii="Artifakt ElementOfc" w:hAnsi="Artifakt ElementOfc"/>
        </w:rPr>
        <w:t xml:space="preserve"> skills required to </w:t>
      </w:r>
      <w:r w:rsidR="00B6002E">
        <w:rPr>
          <w:rFonts w:ascii="Artifakt ElementOfc" w:hAnsi="Artifakt ElementOfc"/>
        </w:rPr>
        <w:t>design</w:t>
      </w:r>
      <w:r w:rsidR="001C442D">
        <w:rPr>
          <w:rFonts w:ascii="Artifakt ElementOfc" w:hAnsi="Artifakt ElementOfc"/>
        </w:rPr>
        <w:t xml:space="preserve"> using CA</w:t>
      </w:r>
      <w:r w:rsidR="00B6002E">
        <w:rPr>
          <w:rFonts w:ascii="Artifakt ElementOfc" w:hAnsi="Artifakt ElementOfc"/>
        </w:rPr>
        <w:t xml:space="preserve">D and </w:t>
      </w:r>
      <w:r w:rsidR="003E2366">
        <w:rPr>
          <w:rFonts w:ascii="Artifakt ElementOfc" w:hAnsi="Artifakt ElementOfc"/>
        </w:rPr>
        <w:t xml:space="preserve">to </w:t>
      </w:r>
      <w:r w:rsidR="00B6002E">
        <w:rPr>
          <w:rFonts w:ascii="Artifakt ElementOfc" w:hAnsi="Artifakt ElementOfc"/>
        </w:rPr>
        <w:t>3D print the design</w:t>
      </w:r>
      <w:r w:rsidR="00132781">
        <w:rPr>
          <w:rFonts w:ascii="Artifakt ElementOfc" w:hAnsi="Artifakt ElementOfc"/>
        </w:rPr>
        <w:t>.</w:t>
      </w:r>
    </w:p>
    <w:p w14:paraId="76F1F816" w14:textId="28A13F8F" w:rsidR="00EE538E" w:rsidRPr="00E41074" w:rsidRDefault="00EE538E" w:rsidP="00EE538E">
      <w:pPr>
        <w:pStyle w:val="copy"/>
        <w:rPr>
          <w:rFonts w:ascii="Artifakt ElementOfc" w:hAnsi="Artifakt ElementOfc"/>
          <w:b/>
          <w:bCs/>
        </w:rPr>
      </w:pPr>
      <w:r w:rsidRPr="00E41074">
        <w:rPr>
          <w:rFonts w:ascii="Artifakt ElementOfc" w:hAnsi="Artifakt ElementOfc"/>
          <w:b/>
          <w:bCs/>
        </w:rPr>
        <w:t>Video</w:t>
      </w:r>
      <w:r w:rsidR="00FC4123" w:rsidRPr="00E41074">
        <w:rPr>
          <w:rFonts w:ascii="Artifakt ElementOfc" w:hAnsi="Artifakt ElementOfc"/>
          <w:b/>
          <w:bCs/>
        </w:rPr>
        <w:t>s</w:t>
      </w:r>
      <w:r w:rsidRPr="00E41074">
        <w:rPr>
          <w:rFonts w:ascii="Artifakt ElementOfc" w:hAnsi="Artifakt ElementOfc"/>
          <w:b/>
          <w:bCs/>
        </w:rPr>
        <w:t>:</w:t>
      </w:r>
    </w:p>
    <w:p w14:paraId="1A64BA88" w14:textId="56B82BFD" w:rsidR="009B3C99" w:rsidRPr="00132781" w:rsidRDefault="00EE538E" w:rsidP="009B3C99">
      <w:pPr>
        <w:pStyle w:val="copy"/>
        <w:rPr>
          <w:rFonts w:ascii="Artifakt ElementOfc" w:hAnsi="Artifakt ElementOfc"/>
        </w:rPr>
      </w:pPr>
      <w:r w:rsidRPr="00E41074">
        <w:rPr>
          <w:rFonts w:ascii="Artifakt ElementOfc" w:hAnsi="Artifakt ElementOfc"/>
        </w:rPr>
        <w:t xml:space="preserve">Each video </w:t>
      </w:r>
      <w:r w:rsidR="00FC4123" w:rsidRPr="00E41074">
        <w:rPr>
          <w:rFonts w:ascii="Artifakt ElementOfc" w:hAnsi="Artifakt ElementOfc"/>
        </w:rPr>
        <w:t>begins</w:t>
      </w:r>
      <w:r w:rsidRPr="00E41074">
        <w:rPr>
          <w:rFonts w:ascii="Artifakt ElementOfc" w:hAnsi="Artifakt ElementOfc"/>
        </w:rPr>
        <w:t xml:space="preserve"> with a list of learning objectives covered in the video. The dataset mentioned throughout all the videos are available if students wish to follow along or practice after the video.</w:t>
      </w:r>
    </w:p>
    <w:p w14:paraId="62A1FD68" w14:textId="6DB6D70B" w:rsidR="009B3C99" w:rsidRPr="00E41074" w:rsidRDefault="009B3C99" w:rsidP="009B3C99">
      <w:pPr>
        <w:pStyle w:val="copy"/>
        <w:rPr>
          <w:rFonts w:ascii="Artifakt ElementOfc" w:hAnsi="Artifakt ElementOfc"/>
          <w:b/>
          <w:bCs/>
        </w:rPr>
      </w:pPr>
      <w:r w:rsidRPr="00E41074">
        <w:rPr>
          <w:rFonts w:ascii="Artifakt ElementOfc" w:hAnsi="Artifakt ElementOfc"/>
          <w:b/>
          <w:bCs/>
        </w:rPr>
        <w:t>Dataset:</w:t>
      </w:r>
    </w:p>
    <w:p w14:paraId="5621E764" w14:textId="7B1B90BC" w:rsidR="009B3C99" w:rsidRPr="00E41074" w:rsidRDefault="009B3C99" w:rsidP="009B3C99">
      <w:pPr>
        <w:rPr>
          <w:rFonts w:ascii="Artifakt ElementOfc" w:hAnsi="Artifakt ElementOfc" w:cs="Artifakt ElementOfc"/>
          <w:color w:val="000000"/>
        </w:rPr>
      </w:pPr>
      <w:r w:rsidRPr="00E41074">
        <w:rPr>
          <w:rFonts w:ascii="Artifakt ElementOfc" w:hAnsi="Artifakt ElementOfc" w:cs="Artifakt ElementOfc"/>
          <w:color w:val="000000"/>
        </w:rPr>
        <w:t xml:space="preserve">The example used in the videos is of a </w:t>
      </w:r>
      <w:r w:rsidR="000927F3">
        <w:rPr>
          <w:rFonts w:ascii="Artifakt ElementOfc" w:hAnsi="Artifakt ElementOfc" w:cs="Artifakt ElementOfc"/>
          <w:color w:val="000000"/>
        </w:rPr>
        <w:t>drink tumbler</w:t>
      </w:r>
      <w:r w:rsidRPr="00E41074">
        <w:rPr>
          <w:rFonts w:ascii="Artifakt ElementOfc" w:hAnsi="Artifakt ElementOfc" w:cs="Artifakt ElementOfc"/>
          <w:color w:val="000000"/>
        </w:rPr>
        <w:t xml:space="preserve"> and the dataset </w:t>
      </w:r>
      <w:r w:rsidR="00D32A29">
        <w:rPr>
          <w:rFonts w:ascii="Artifakt ElementOfc" w:hAnsi="Artifakt ElementOfc" w:cs="Artifakt ElementOfc"/>
          <w:color w:val="000000"/>
        </w:rPr>
        <w:t>is</w:t>
      </w:r>
      <w:r w:rsidRPr="00E41074">
        <w:rPr>
          <w:rFonts w:ascii="Artifakt ElementOfc" w:hAnsi="Artifakt ElementOfc" w:cs="Artifakt ElementOfc"/>
          <w:color w:val="000000"/>
        </w:rPr>
        <w:t xml:space="preserve"> available to follow along with the instruction. An extension of this dataset (a </w:t>
      </w:r>
      <w:r w:rsidR="000927F3">
        <w:rPr>
          <w:rFonts w:ascii="Artifakt ElementOfc" w:hAnsi="Artifakt ElementOfc" w:cs="Artifakt ElementOfc"/>
          <w:color w:val="000000"/>
        </w:rPr>
        <w:t>coaster and table</w:t>
      </w:r>
      <w:r w:rsidRPr="00E41074">
        <w:rPr>
          <w:rFonts w:ascii="Artifakt ElementOfc" w:hAnsi="Artifakt ElementOfc" w:cs="Artifakt ElementOfc"/>
          <w:color w:val="000000"/>
        </w:rPr>
        <w:t>) is used for additional practice.</w:t>
      </w:r>
    </w:p>
    <w:p w14:paraId="4356B5E6" w14:textId="0C2E3A49" w:rsidR="00EE538E" w:rsidRPr="00E41074" w:rsidRDefault="00EE538E" w:rsidP="00EE538E">
      <w:pPr>
        <w:pStyle w:val="copy"/>
        <w:rPr>
          <w:rFonts w:ascii="Artifakt ElementOfc" w:hAnsi="Artifakt ElementOfc"/>
          <w:b/>
          <w:bCs/>
        </w:rPr>
      </w:pPr>
      <w:r w:rsidRPr="00E41074">
        <w:rPr>
          <w:rFonts w:ascii="Artifakt ElementOfc" w:hAnsi="Artifakt ElementOfc"/>
          <w:b/>
          <w:bCs/>
        </w:rPr>
        <w:t>Practice exercises:</w:t>
      </w:r>
    </w:p>
    <w:p w14:paraId="067386EC" w14:textId="3C18CE22" w:rsidR="00606933" w:rsidRDefault="00EE538E" w:rsidP="00EE538E">
      <w:pPr>
        <w:pStyle w:val="copy"/>
        <w:rPr>
          <w:rFonts w:ascii="Artifakt ElementOfc" w:hAnsi="Artifakt ElementOfc"/>
        </w:rPr>
      </w:pPr>
      <w:r w:rsidRPr="00E41074">
        <w:rPr>
          <w:rFonts w:ascii="Artifakt ElementOfc" w:hAnsi="Artifakt ElementOfc"/>
        </w:rPr>
        <w:t xml:space="preserve">There are </w:t>
      </w:r>
      <w:r w:rsidR="00F75EFC">
        <w:rPr>
          <w:rFonts w:ascii="Artifakt ElementOfc" w:hAnsi="Artifakt ElementOfc"/>
        </w:rPr>
        <w:t>7</w:t>
      </w:r>
      <w:r w:rsidRPr="00E41074">
        <w:rPr>
          <w:rFonts w:ascii="Artifakt ElementOfc" w:hAnsi="Artifakt ElementOfc"/>
        </w:rPr>
        <w:t xml:space="preserve"> practice exercises included, each exploring a different set of topics. The practice exercises are designed to give students an opportunity to test their knowledge and apply what they have learned. Each practice exercise is accompanied by a </w:t>
      </w:r>
      <w:r w:rsidR="00ED3730">
        <w:rPr>
          <w:rFonts w:ascii="Artifakt ElementOfc" w:hAnsi="Artifakt ElementOfc"/>
        </w:rPr>
        <w:t xml:space="preserve">dataset and </w:t>
      </w:r>
      <w:r w:rsidR="00F75EFC">
        <w:rPr>
          <w:rFonts w:ascii="Artifakt ElementOfc" w:hAnsi="Artifakt ElementOfc"/>
        </w:rPr>
        <w:t>video</w:t>
      </w:r>
      <w:r w:rsidRPr="00E41074">
        <w:rPr>
          <w:rFonts w:ascii="Artifakt ElementOfc" w:hAnsi="Artifakt ElementOfc"/>
        </w:rPr>
        <w:t xml:space="preserve"> solution. </w:t>
      </w:r>
    </w:p>
    <w:p w14:paraId="190BBC11" w14:textId="0B22724A" w:rsidR="00606933" w:rsidRPr="00E41074" w:rsidRDefault="00606933" w:rsidP="00606933">
      <w:pPr>
        <w:pStyle w:val="copy"/>
        <w:rPr>
          <w:rFonts w:ascii="Artifakt ElementOfc" w:hAnsi="Artifakt ElementOfc"/>
          <w:b/>
          <w:bCs/>
        </w:rPr>
      </w:pPr>
      <w:r>
        <w:rPr>
          <w:rFonts w:ascii="Artifakt ElementOfc" w:hAnsi="Artifakt ElementOfc"/>
          <w:b/>
          <w:bCs/>
        </w:rPr>
        <w:t>Challenge exercise</w:t>
      </w:r>
      <w:r w:rsidRPr="00E41074">
        <w:rPr>
          <w:rFonts w:ascii="Artifakt ElementOfc" w:hAnsi="Artifakt ElementOfc"/>
          <w:b/>
          <w:bCs/>
        </w:rPr>
        <w:t>:</w:t>
      </w:r>
    </w:p>
    <w:p w14:paraId="0D4954F7" w14:textId="0DD55961" w:rsidR="00EE538E" w:rsidRDefault="00CB151C" w:rsidP="00EE538E">
      <w:pPr>
        <w:pStyle w:val="copy"/>
        <w:rPr>
          <w:rFonts w:ascii="Artifakt ElementOfc" w:hAnsi="Artifakt ElementOfc"/>
        </w:rPr>
      </w:pPr>
      <w:r w:rsidRPr="00E41074">
        <w:rPr>
          <w:rFonts w:ascii="Artifakt ElementOfc" w:hAnsi="Artifakt ElementOfc"/>
        </w:rPr>
        <w:t>A challenge</w:t>
      </w:r>
      <w:r w:rsidR="00EE538E" w:rsidRPr="00E41074">
        <w:rPr>
          <w:rFonts w:ascii="Artifakt ElementOfc" w:hAnsi="Artifakt ElementOfc"/>
        </w:rPr>
        <w:t xml:space="preserve"> assignment</w:t>
      </w:r>
      <w:r w:rsidRPr="00E41074">
        <w:rPr>
          <w:rFonts w:ascii="Artifakt ElementOfc" w:hAnsi="Artifakt ElementOfc"/>
        </w:rPr>
        <w:t xml:space="preserve"> is</w:t>
      </w:r>
      <w:r w:rsidR="00EE538E" w:rsidRPr="00E41074">
        <w:rPr>
          <w:rFonts w:ascii="Artifakt ElementOfc" w:hAnsi="Artifakt ElementOfc"/>
        </w:rPr>
        <w:t xml:space="preserve"> included, focusing on a set of topics covered in the course. Students are presented </w:t>
      </w:r>
      <w:r w:rsidR="007F3976">
        <w:rPr>
          <w:rFonts w:ascii="Artifakt ElementOfc" w:hAnsi="Artifakt ElementOfc"/>
        </w:rPr>
        <w:t xml:space="preserve">with </w:t>
      </w:r>
      <w:r w:rsidR="00EE538E" w:rsidRPr="00E41074">
        <w:rPr>
          <w:rFonts w:ascii="Artifakt ElementOfc" w:hAnsi="Artifakt ElementOfc"/>
        </w:rPr>
        <w:t>a challenge in an applicable real-world situation, and they apply their skills and the techniques learned to solve the challenge. A grading rubric is provided for the instructor, giving guidelines on assessment criteria</w:t>
      </w:r>
      <w:r w:rsidR="00E0499D">
        <w:rPr>
          <w:rFonts w:ascii="Artifakt ElementOfc" w:hAnsi="Artifakt ElementOfc"/>
        </w:rPr>
        <w:t xml:space="preserve">. </w:t>
      </w:r>
      <w:r w:rsidR="00EE538E" w:rsidRPr="00E41074">
        <w:rPr>
          <w:rFonts w:ascii="Artifakt ElementOfc" w:hAnsi="Artifakt ElementOfc"/>
        </w:rPr>
        <w:t xml:space="preserve">You can also encourage students to work in small groups, first </w:t>
      </w:r>
      <w:r w:rsidR="00EE538E" w:rsidRPr="00E41074">
        <w:rPr>
          <w:rFonts w:ascii="Artifakt ElementOfc" w:hAnsi="Artifakt ElementOfc"/>
        </w:rPr>
        <w:lastRenderedPageBreak/>
        <w:t>discussing the desired outputs and working collectively to derive the best process and execution in the software.</w:t>
      </w:r>
    </w:p>
    <w:p w14:paraId="26AED6EE" w14:textId="0C4C6501" w:rsidR="00416531" w:rsidRPr="00E41074" w:rsidRDefault="00416531" w:rsidP="00416531">
      <w:pPr>
        <w:pStyle w:val="copy"/>
        <w:rPr>
          <w:rFonts w:ascii="Artifakt ElementOfc" w:hAnsi="Artifakt ElementOfc"/>
          <w:b/>
          <w:bCs/>
        </w:rPr>
      </w:pPr>
      <w:r>
        <w:rPr>
          <w:rFonts w:ascii="Artifakt ElementOfc" w:hAnsi="Artifakt ElementOfc"/>
          <w:b/>
          <w:bCs/>
        </w:rPr>
        <w:t>Video quiz questions</w:t>
      </w:r>
      <w:r w:rsidRPr="00E41074">
        <w:rPr>
          <w:rFonts w:ascii="Artifakt ElementOfc" w:hAnsi="Artifakt ElementOfc"/>
          <w:b/>
          <w:bCs/>
        </w:rPr>
        <w:t>:</w:t>
      </w:r>
    </w:p>
    <w:p w14:paraId="1C782AA0" w14:textId="03851BA5" w:rsidR="00416531" w:rsidRDefault="00416531" w:rsidP="00416531">
      <w:pPr>
        <w:pStyle w:val="copy"/>
        <w:rPr>
          <w:rFonts w:ascii="Artifakt ElementOfc" w:hAnsi="Artifakt ElementOfc"/>
        </w:rPr>
      </w:pPr>
      <w:r w:rsidRPr="00E41074">
        <w:rPr>
          <w:rFonts w:ascii="Artifakt ElementOfc" w:hAnsi="Artifakt ElementOfc"/>
        </w:rPr>
        <w:t>Quiz questions are included with each video of the course and the timecodes are included so that students can review the related sections in the video for questions they have answered incorrectly</w:t>
      </w:r>
      <w:r>
        <w:rPr>
          <w:rFonts w:ascii="Artifakt ElementOfc" w:hAnsi="Artifakt ElementOfc"/>
        </w:rPr>
        <w:t>.</w:t>
      </w:r>
      <w:r w:rsidRPr="00E41074">
        <w:rPr>
          <w:rFonts w:ascii="Artifakt ElementOfc" w:hAnsi="Artifakt ElementOfc"/>
        </w:rPr>
        <w:t xml:space="preserve"> </w:t>
      </w:r>
    </w:p>
    <w:p w14:paraId="487D4BDB" w14:textId="33D55E0E" w:rsidR="00416531" w:rsidRPr="00E41074" w:rsidRDefault="00416531" w:rsidP="00416531">
      <w:pPr>
        <w:pStyle w:val="copy"/>
        <w:rPr>
          <w:rFonts w:ascii="Artifakt ElementOfc" w:hAnsi="Artifakt ElementOfc"/>
          <w:b/>
          <w:bCs/>
        </w:rPr>
      </w:pPr>
      <w:r>
        <w:rPr>
          <w:rFonts w:ascii="Artifakt ElementOfc" w:hAnsi="Artifakt ElementOfc"/>
          <w:b/>
          <w:bCs/>
        </w:rPr>
        <w:t>Final test questions</w:t>
      </w:r>
      <w:r w:rsidRPr="00E41074">
        <w:rPr>
          <w:rFonts w:ascii="Artifakt ElementOfc" w:hAnsi="Artifakt ElementOfc"/>
          <w:b/>
          <w:bCs/>
        </w:rPr>
        <w:t>:</w:t>
      </w:r>
    </w:p>
    <w:p w14:paraId="2E1FDEEA" w14:textId="6D5E5310" w:rsidR="00416531" w:rsidRDefault="00F23332" w:rsidP="00416531">
      <w:pPr>
        <w:pStyle w:val="copy"/>
        <w:rPr>
          <w:rFonts w:ascii="Artifakt ElementOfc" w:hAnsi="Artifakt ElementOfc"/>
        </w:rPr>
      </w:pPr>
      <w:r>
        <w:rPr>
          <w:rFonts w:ascii="Artifakt ElementOfc" w:hAnsi="Artifakt ElementOfc"/>
        </w:rPr>
        <w:t xml:space="preserve">A </w:t>
      </w:r>
      <w:r w:rsidR="00416531" w:rsidRPr="00E41074">
        <w:rPr>
          <w:rFonts w:ascii="Artifakt ElementOfc" w:hAnsi="Artifakt ElementOfc"/>
        </w:rPr>
        <w:t xml:space="preserve">cumulative set of exam-style questions are included at the conclusion of the course for students to measure what they have learned against realistic multiple-choice questions. </w:t>
      </w:r>
    </w:p>
    <w:p w14:paraId="2BADEF4D" w14:textId="503B7731" w:rsidR="00416531" w:rsidRPr="00E41074" w:rsidRDefault="00F23332" w:rsidP="00416531">
      <w:pPr>
        <w:pStyle w:val="copy"/>
        <w:rPr>
          <w:rFonts w:ascii="Artifakt ElementOfc" w:hAnsi="Artifakt ElementOfc"/>
          <w:b/>
          <w:bCs/>
        </w:rPr>
      </w:pPr>
      <w:r>
        <w:rPr>
          <w:rFonts w:ascii="Artifakt ElementOfc" w:hAnsi="Artifakt ElementOfc"/>
          <w:b/>
          <w:bCs/>
        </w:rPr>
        <w:t>Lecture slides</w:t>
      </w:r>
      <w:r w:rsidR="00416531" w:rsidRPr="00E41074">
        <w:rPr>
          <w:rFonts w:ascii="Artifakt ElementOfc" w:hAnsi="Artifakt ElementOfc"/>
          <w:b/>
          <w:bCs/>
        </w:rPr>
        <w:t>:</w:t>
      </w:r>
    </w:p>
    <w:p w14:paraId="4AC2189E" w14:textId="71DFA04A" w:rsidR="00416531" w:rsidRDefault="00F23332" w:rsidP="00416531">
      <w:pPr>
        <w:pStyle w:val="copy"/>
        <w:rPr>
          <w:rFonts w:ascii="Artifakt ElementOfc" w:hAnsi="Artifakt ElementOfc"/>
        </w:rPr>
      </w:pPr>
      <w:r>
        <w:rPr>
          <w:rFonts w:ascii="Artifakt ElementOfc" w:hAnsi="Artifakt ElementOfc"/>
        </w:rPr>
        <w:t>Lecture slides are offered to help facilitate in-class discussion.</w:t>
      </w:r>
    </w:p>
    <w:p w14:paraId="37BA7077" w14:textId="668860CB" w:rsidR="00701541" w:rsidRPr="00E41074" w:rsidRDefault="00701541" w:rsidP="00701541">
      <w:pPr>
        <w:pStyle w:val="copy"/>
        <w:rPr>
          <w:rFonts w:ascii="Artifakt ElementOfc" w:hAnsi="Artifakt ElementOfc"/>
          <w:b/>
          <w:bCs/>
        </w:rPr>
      </w:pPr>
      <w:r>
        <w:rPr>
          <w:rFonts w:ascii="Artifakt ElementOfc" w:hAnsi="Artifakt ElementOfc"/>
          <w:b/>
          <w:bCs/>
        </w:rPr>
        <w:t>Step-by-step guides</w:t>
      </w:r>
      <w:r w:rsidRPr="00E41074">
        <w:rPr>
          <w:rFonts w:ascii="Artifakt ElementOfc" w:hAnsi="Artifakt ElementOfc"/>
          <w:b/>
          <w:bCs/>
        </w:rPr>
        <w:t>:</w:t>
      </w:r>
    </w:p>
    <w:p w14:paraId="111CDF1A" w14:textId="77777777" w:rsidR="002F4855" w:rsidRDefault="00701541" w:rsidP="00701541">
      <w:pPr>
        <w:pStyle w:val="copy"/>
        <w:rPr>
          <w:rFonts w:ascii="Artifakt ElementOfc" w:hAnsi="Artifakt ElementOfc"/>
        </w:rPr>
      </w:pPr>
      <w:r>
        <w:rPr>
          <w:rFonts w:ascii="Artifakt ElementOfc" w:hAnsi="Artifakt ElementOfc"/>
        </w:rPr>
        <w:t xml:space="preserve">Each video is accompanied by a downloadable step-by-step </w:t>
      </w:r>
      <w:r w:rsidR="001B4D30">
        <w:rPr>
          <w:rFonts w:ascii="Artifakt ElementOfc" w:hAnsi="Artifakt ElementOfc"/>
        </w:rPr>
        <w:t xml:space="preserve">guide, matching the instructions in the video. Use this as a handout for students </w:t>
      </w:r>
      <w:r w:rsidR="00DA564E">
        <w:rPr>
          <w:rFonts w:ascii="Artifakt ElementOfc" w:hAnsi="Artifakt ElementOfc"/>
        </w:rPr>
        <w:t xml:space="preserve">who </w:t>
      </w:r>
      <w:r w:rsidR="0022750D">
        <w:rPr>
          <w:rFonts w:ascii="Artifakt ElementOfc" w:hAnsi="Artifakt ElementOfc"/>
        </w:rPr>
        <w:t xml:space="preserve">can refer to its contents </w:t>
      </w:r>
      <w:r w:rsidR="002F4855">
        <w:rPr>
          <w:rFonts w:ascii="Artifakt ElementOfc" w:hAnsi="Artifakt ElementOfc"/>
        </w:rPr>
        <w:t>while viewing the videos or afterwards.</w:t>
      </w:r>
    </w:p>
    <w:p w14:paraId="2C96C0A8" w14:textId="77777777" w:rsidR="006E44AB" w:rsidRDefault="006E44AB" w:rsidP="00CB7230">
      <w:pPr>
        <w:pStyle w:val="subhead"/>
        <w:rPr>
          <w:rFonts w:ascii="Artifakt ElementOfc" w:hAnsi="Artifakt ElementOfc"/>
        </w:rPr>
      </w:pPr>
    </w:p>
    <w:p w14:paraId="7EE99EB8" w14:textId="6619D98B" w:rsidR="00DB6313" w:rsidRDefault="00DB6313" w:rsidP="00DB6313">
      <w:pPr>
        <w:pStyle w:val="Default"/>
        <w:rPr>
          <w:b/>
          <w:bCs/>
          <w:sz w:val="22"/>
          <w:szCs w:val="22"/>
        </w:rPr>
      </w:pPr>
      <w:r>
        <w:rPr>
          <w:b/>
          <w:bCs/>
          <w:sz w:val="22"/>
          <w:szCs w:val="22"/>
        </w:rPr>
        <w:t xml:space="preserve">Using the </w:t>
      </w:r>
      <w:r w:rsidR="00431F2F">
        <w:rPr>
          <w:b/>
          <w:bCs/>
          <w:sz w:val="22"/>
          <w:szCs w:val="22"/>
        </w:rPr>
        <w:t xml:space="preserve">course </w:t>
      </w:r>
      <w:r>
        <w:rPr>
          <w:b/>
          <w:bCs/>
          <w:sz w:val="22"/>
          <w:szCs w:val="22"/>
        </w:rPr>
        <w:t>in the classroom or self-paced</w:t>
      </w:r>
    </w:p>
    <w:p w14:paraId="637AE9C2" w14:textId="77777777" w:rsidR="00DB6313" w:rsidRDefault="00DB6313" w:rsidP="00DB6313">
      <w:pPr>
        <w:pStyle w:val="Default"/>
        <w:rPr>
          <w:sz w:val="22"/>
          <w:szCs w:val="22"/>
        </w:rPr>
      </w:pPr>
    </w:p>
    <w:p w14:paraId="7D66AD7C" w14:textId="14B13802" w:rsidR="00DB6313" w:rsidRDefault="00DB6313" w:rsidP="00DB6313">
      <w:pPr>
        <w:pStyle w:val="Default"/>
        <w:rPr>
          <w:sz w:val="22"/>
          <w:szCs w:val="22"/>
        </w:rPr>
      </w:pPr>
      <w:r>
        <w:rPr>
          <w:sz w:val="22"/>
          <w:szCs w:val="22"/>
        </w:rPr>
        <w:t xml:space="preserve">The </w:t>
      </w:r>
      <w:r w:rsidR="00431F2F">
        <w:rPr>
          <w:sz w:val="22"/>
          <w:szCs w:val="22"/>
        </w:rPr>
        <w:t>Learn Fusion 360 for CA</w:t>
      </w:r>
      <w:r w:rsidR="00C5722E">
        <w:rPr>
          <w:sz w:val="22"/>
          <w:szCs w:val="22"/>
        </w:rPr>
        <w:t>D</w:t>
      </w:r>
      <w:r w:rsidR="00431F2F">
        <w:rPr>
          <w:sz w:val="22"/>
          <w:szCs w:val="22"/>
        </w:rPr>
        <w:t xml:space="preserve"> in 90 minutes course</w:t>
      </w:r>
      <w:r>
        <w:rPr>
          <w:sz w:val="22"/>
          <w:szCs w:val="22"/>
        </w:rPr>
        <w:t xml:space="preserve"> can be implemented as an independent, self-paced project, or can be completed in the classroom in a team setting. A couple of options are outline below: </w:t>
      </w:r>
    </w:p>
    <w:p w14:paraId="671A7178" w14:textId="77777777" w:rsidR="00DB6313" w:rsidRDefault="00DB6313" w:rsidP="00DB6313">
      <w:pPr>
        <w:pStyle w:val="Default"/>
        <w:rPr>
          <w:sz w:val="22"/>
          <w:szCs w:val="22"/>
        </w:rPr>
      </w:pPr>
    </w:p>
    <w:p w14:paraId="7C7FF95C" w14:textId="77777777" w:rsidR="00DB6313" w:rsidRDefault="00DB6313" w:rsidP="00DB6313">
      <w:pPr>
        <w:pStyle w:val="Default"/>
        <w:rPr>
          <w:sz w:val="22"/>
          <w:szCs w:val="22"/>
        </w:rPr>
      </w:pPr>
      <w:r>
        <w:rPr>
          <w:sz w:val="22"/>
          <w:szCs w:val="22"/>
        </w:rPr>
        <w:t xml:space="preserve">Option 1: Self-paced </w:t>
      </w:r>
    </w:p>
    <w:p w14:paraId="548E266C" w14:textId="64CE2454" w:rsidR="00DB6313" w:rsidRDefault="00DB6313" w:rsidP="00DB6313">
      <w:pPr>
        <w:pStyle w:val="Default"/>
        <w:rPr>
          <w:sz w:val="22"/>
          <w:szCs w:val="22"/>
        </w:rPr>
      </w:pPr>
      <w:r>
        <w:rPr>
          <w:sz w:val="22"/>
          <w:szCs w:val="22"/>
        </w:rPr>
        <w:t xml:space="preserve">Each student will log </w:t>
      </w:r>
      <w:r w:rsidRPr="00F3110C">
        <w:rPr>
          <w:sz w:val="22"/>
          <w:szCs w:val="22"/>
        </w:rPr>
        <w:t>into Autodesk.com/learn</w:t>
      </w:r>
      <w:r>
        <w:rPr>
          <w:sz w:val="22"/>
          <w:szCs w:val="22"/>
        </w:rPr>
        <w:t xml:space="preserve"> using their Autodesk Account credentials and follow along with the project instruction</w:t>
      </w:r>
      <w:r w:rsidR="00412C66">
        <w:rPr>
          <w:sz w:val="22"/>
          <w:szCs w:val="22"/>
        </w:rPr>
        <w:t xml:space="preserve">. </w:t>
      </w:r>
      <w:r w:rsidR="00062623">
        <w:rPr>
          <w:sz w:val="22"/>
          <w:szCs w:val="22"/>
        </w:rPr>
        <w:t>(Alternatively, you may choose to assign the material through your LMS</w:t>
      </w:r>
      <w:r>
        <w:rPr>
          <w:sz w:val="22"/>
          <w:szCs w:val="22"/>
        </w:rPr>
        <w:t>.</w:t>
      </w:r>
      <w:r w:rsidR="00062623">
        <w:rPr>
          <w:sz w:val="22"/>
          <w:szCs w:val="22"/>
        </w:rPr>
        <w:t>)</w:t>
      </w:r>
      <w:r>
        <w:rPr>
          <w:sz w:val="22"/>
          <w:szCs w:val="22"/>
        </w:rPr>
        <w:t xml:space="preserve"> Students can work through the projects on their own by following the project steps and challenge instructions, and by exploring any supporting assets. This is a great way to allow students to move through the learning materials at their own pace and explore additional learning opportunities or increase shop time. The self-paced option can also be used for out of classroom or remote assignments. </w:t>
      </w:r>
      <w:r w:rsidR="003D0CAC">
        <w:rPr>
          <w:sz w:val="22"/>
          <w:szCs w:val="22"/>
        </w:rPr>
        <w:t>A certi</w:t>
      </w:r>
      <w:r w:rsidR="00F222D7">
        <w:rPr>
          <w:sz w:val="22"/>
          <w:szCs w:val="22"/>
        </w:rPr>
        <w:t>ficate of completion is awarded once the course is completed</w:t>
      </w:r>
      <w:r w:rsidR="00412C66">
        <w:rPr>
          <w:sz w:val="22"/>
          <w:szCs w:val="22"/>
        </w:rPr>
        <w:t xml:space="preserve">. </w:t>
      </w:r>
    </w:p>
    <w:p w14:paraId="6C64DB91" w14:textId="77777777" w:rsidR="00DB6313" w:rsidRDefault="00DB6313" w:rsidP="00DB6313">
      <w:pPr>
        <w:pStyle w:val="Default"/>
        <w:rPr>
          <w:sz w:val="22"/>
          <w:szCs w:val="22"/>
        </w:rPr>
      </w:pPr>
    </w:p>
    <w:p w14:paraId="74483DD0" w14:textId="77777777" w:rsidR="00DB6313" w:rsidRDefault="00DB6313" w:rsidP="00DB6313">
      <w:pPr>
        <w:pStyle w:val="Default"/>
        <w:rPr>
          <w:sz w:val="22"/>
          <w:szCs w:val="22"/>
        </w:rPr>
      </w:pPr>
      <w:r>
        <w:rPr>
          <w:sz w:val="22"/>
          <w:szCs w:val="22"/>
        </w:rPr>
        <w:t xml:space="preserve">Option 2: Instructor-led </w:t>
      </w:r>
    </w:p>
    <w:p w14:paraId="1278433C" w14:textId="248E168B" w:rsidR="00DB6313" w:rsidRDefault="00DB6313" w:rsidP="00DB6313">
      <w:pPr>
        <w:pStyle w:val="copy"/>
        <w:rPr>
          <w:rFonts w:ascii="Artifakt ElementOfc" w:hAnsi="Artifakt ElementOfc"/>
        </w:rPr>
      </w:pPr>
      <w:r>
        <w:lastRenderedPageBreak/>
        <w:t xml:space="preserve">In this option, instructors will log into </w:t>
      </w:r>
      <w:r w:rsidRPr="00F3110C">
        <w:t>Autodesk.com/learn</w:t>
      </w:r>
      <w:r>
        <w:t xml:space="preserve"> using their Autodesk Account credentials and download the learning materials. Instructors can then guide the students through each project, using the accompanying lecture slides for instruction and </w:t>
      </w:r>
      <w:r w:rsidR="005138C1">
        <w:t xml:space="preserve">step-by-step guides and </w:t>
      </w:r>
      <w:r w:rsidR="00552014">
        <w:t>practice exercises</w:t>
      </w:r>
      <w:r>
        <w:t xml:space="preserve"> as handouts. This option allows for guided, step-by-step classroom engagement. This approach works well in a more traditional classroom setting and will allow instructors to easily keep students on the same pace. The challenge exercise can be used as a learning opportunity for students who complete their work early or are looking for additional hands-on opportunities.</w:t>
      </w:r>
    </w:p>
    <w:p w14:paraId="6C511D9A" w14:textId="054BE453" w:rsidR="00DB6313" w:rsidRPr="00303426" w:rsidRDefault="00DB6313" w:rsidP="00303426">
      <w:pPr>
        <w:pStyle w:val="copy"/>
        <w:rPr>
          <w:rFonts w:ascii="Artifakt ElementOfc" w:hAnsi="Artifakt ElementOfc"/>
          <w:shd w:val="clear" w:color="auto" w:fill="FFFFFF"/>
        </w:rPr>
      </w:pPr>
      <w:r w:rsidRPr="00A75D41">
        <w:rPr>
          <w:rFonts w:ascii="Artifakt ElementOfc" w:hAnsi="Artifakt ElementOfc"/>
          <w:shd w:val="clear" w:color="auto" w:fill="FFFFFF"/>
        </w:rPr>
        <w:t xml:space="preserve">Each </w:t>
      </w:r>
      <w:r>
        <w:rPr>
          <w:rFonts w:ascii="Artifakt ElementOfc" w:hAnsi="Artifakt ElementOfc"/>
          <w:shd w:val="clear" w:color="auto" w:fill="FFFFFF"/>
        </w:rPr>
        <w:t>section</w:t>
      </w:r>
      <w:r w:rsidRPr="00A75D41">
        <w:rPr>
          <w:rFonts w:ascii="Artifakt ElementOfc" w:hAnsi="Artifakt ElementOfc"/>
          <w:shd w:val="clear" w:color="auto" w:fill="FFFFFF"/>
        </w:rPr>
        <w:t xml:space="preserve"> is listed below along with suggested time allocations for instruction. The referenced demonstrations are based on the step-by-step instruction included in the </w:t>
      </w:r>
      <w:r w:rsidR="005138C1">
        <w:rPr>
          <w:rFonts w:ascii="Artifakt ElementOfc" w:hAnsi="Artifakt ElementOfc"/>
          <w:shd w:val="clear" w:color="auto" w:fill="FFFFFF"/>
        </w:rPr>
        <w:t>videos</w:t>
      </w:r>
      <w:r w:rsidRPr="00A75D41">
        <w:rPr>
          <w:rFonts w:ascii="Artifakt ElementOfc" w:hAnsi="Artifakt ElementOfc"/>
          <w:shd w:val="clear" w:color="auto" w:fill="FFFFFF"/>
        </w:rPr>
        <w:t xml:space="preserve">. </w:t>
      </w:r>
    </w:p>
    <w:p w14:paraId="69499067" w14:textId="77777777" w:rsidR="00E46AF9" w:rsidRDefault="00E46AF9" w:rsidP="00CB7230">
      <w:pPr>
        <w:pStyle w:val="subhead"/>
        <w:rPr>
          <w:rFonts w:ascii="Artifakt ElementOfc" w:hAnsi="Artifakt ElementOfc"/>
        </w:rPr>
      </w:pPr>
    </w:p>
    <w:p w14:paraId="22468211" w14:textId="50871550" w:rsidR="00EE538E" w:rsidRPr="00E46AF9" w:rsidRDefault="00EE538E" w:rsidP="00CB7230">
      <w:pPr>
        <w:pStyle w:val="subhead"/>
        <w:rPr>
          <w:rFonts w:ascii="Artifakt ElementOfc" w:hAnsi="Artifakt ElementOfc"/>
          <w:sz w:val="36"/>
          <w:szCs w:val="36"/>
        </w:rPr>
      </w:pPr>
      <w:r w:rsidRPr="00E46AF9">
        <w:rPr>
          <w:rFonts w:ascii="Artifakt ElementOfc" w:hAnsi="Artifakt ElementOfc"/>
          <w:sz w:val="36"/>
          <w:szCs w:val="36"/>
        </w:rPr>
        <w:t>Course contents</w:t>
      </w:r>
    </w:p>
    <w:p w14:paraId="1D8DC8D5" w14:textId="77777777" w:rsidR="0067074F" w:rsidRDefault="0067074F" w:rsidP="00EE538E">
      <w:pPr>
        <w:pStyle w:val="copy"/>
        <w:rPr>
          <w:rFonts w:ascii="Artifakt ElementOfc" w:hAnsi="Artifakt ElementOfc"/>
        </w:rPr>
      </w:pPr>
    </w:p>
    <w:p w14:paraId="635E504B" w14:textId="77777777" w:rsidR="001B4907" w:rsidRPr="00A75D41" w:rsidRDefault="001B4907" w:rsidP="001B4907">
      <w:pPr>
        <w:pStyle w:val="copy"/>
        <w:rPr>
          <w:rFonts w:ascii="Artifakt ElementOfc" w:hAnsi="Artifakt ElementOfc"/>
          <w:shd w:val="clear" w:color="auto" w:fill="FFFFFF"/>
        </w:rPr>
      </w:pPr>
      <w:r w:rsidRPr="00A75D41">
        <w:rPr>
          <w:rFonts w:ascii="Artifakt ElementOfc" w:hAnsi="Artifakt ElementOfc"/>
          <w:shd w:val="clear" w:color="auto" w:fill="FFFFFF"/>
        </w:rPr>
        <w:t xml:space="preserve">Each module is listed below along with suggested time allocations for instruction. The referenced demonstrations are based on the step-by-step instruction included in the course. Review the video tutorials and step-by-step print guides for the detailed instruction in each module. </w:t>
      </w:r>
    </w:p>
    <w:p w14:paraId="05F88E09" w14:textId="77777777" w:rsidR="001B4907" w:rsidRPr="00E41074" w:rsidRDefault="001B4907" w:rsidP="00EE538E">
      <w:pPr>
        <w:pStyle w:val="copy"/>
        <w:rPr>
          <w:rFonts w:ascii="Artifakt ElementOfc" w:hAnsi="Artifakt ElementOfc"/>
        </w:rPr>
        <w:sectPr w:rsidR="001B4907" w:rsidRPr="00E41074" w:rsidSect="00D338A3">
          <w:type w:val="continuous"/>
          <w:pgSz w:w="12240" w:h="15840"/>
          <w:pgMar w:top="720" w:right="720" w:bottom="720" w:left="720" w:header="720" w:footer="720" w:gutter="0"/>
          <w:cols w:space="720"/>
          <w:titlePg/>
          <w:docGrid w:linePitch="360"/>
        </w:sectPr>
      </w:pPr>
    </w:p>
    <w:p w14:paraId="2925DE42" w14:textId="77777777" w:rsidR="001377C2" w:rsidRPr="00E41074" w:rsidRDefault="001377C2" w:rsidP="001377C2">
      <w:pPr>
        <w:rPr>
          <w:rFonts w:ascii="Artifakt ElementOfc" w:hAnsi="Artifakt ElementOfc" w:cs="Artifakt ElementOfc"/>
          <w:b/>
          <w:color w:val="000000"/>
          <w:shd w:val="clear" w:color="auto" w:fill="FFFFFF"/>
        </w:rPr>
        <w:sectPr w:rsidR="001377C2" w:rsidRPr="00E41074" w:rsidSect="00D338A3">
          <w:type w:val="continuous"/>
          <w:pgSz w:w="12240" w:h="15840"/>
          <w:pgMar w:top="720" w:right="720" w:bottom="720" w:left="720" w:header="720" w:footer="720" w:gutter="0"/>
          <w:cols w:space="720"/>
          <w:titlePg/>
          <w:docGrid w:linePitch="360"/>
        </w:sectPr>
      </w:pPr>
    </w:p>
    <w:p w14:paraId="2CCC4B04" w14:textId="77777777" w:rsidR="001377C2" w:rsidRPr="00E41074" w:rsidRDefault="001377C2" w:rsidP="00394E2B">
      <w:pPr>
        <w:pStyle w:val="copy"/>
        <w:rPr>
          <w:rFonts w:ascii="Artifakt ElementOfc" w:hAnsi="Artifakt ElementOfc"/>
          <w:b/>
          <w:bCs/>
        </w:rPr>
      </w:pPr>
      <w:r w:rsidRPr="00E41074">
        <w:rPr>
          <w:rFonts w:ascii="Artifakt ElementOfc" w:hAnsi="Artifakt ElementOfc"/>
          <w:b/>
          <w:bCs/>
        </w:rPr>
        <w:t>Getting started</w:t>
      </w:r>
    </w:p>
    <w:p w14:paraId="3466A568" w14:textId="1A4C2073" w:rsidR="001377C2" w:rsidRPr="00E41074" w:rsidRDefault="001377C2" w:rsidP="00394E2B">
      <w:pPr>
        <w:pStyle w:val="copy"/>
        <w:rPr>
          <w:rFonts w:ascii="Artifakt ElementOfc" w:hAnsi="Artifakt ElementOfc"/>
        </w:rPr>
      </w:pPr>
      <w:r w:rsidRPr="00E41074">
        <w:rPr>
          <w:rFonts w:ascii="Artifakt ElementOfc" w:hAnsi="Artifakt ElementOfc"/>
          <w:b/>
          <w:bCs/>
        </w:rPr>
        <w:t>Total time required for module:</w:t>
      </w:r>
      <w:r w:rsidRPr="00E41074">
        <w:rPr>
          <w:rFonts w:ascii="Artifakt ElementOfc" w:hAnsi="Artifakt ElementOfc"/>
        </w:rPr>
        <w:t xml:space="preserve"> </w:t>
      </w:r>
      <w:r w:rsidR="00E64B37">
        <w:rPr>
          <w:rFonts w:ascii="Artifakt ElementOfc" w:hAnsi="Artifakt ElementOfc"/>
        </w:rPr>
        <w:t>5</w:t>
      </w:r>
      <w:r w:rsidR="00C600F2" w:rsidRPr="00E41074">
        <w:rPr>
          <w:rFonts w:ascii="Artifakt ElementOfc" w:hAnsi="Artifakt ElementOfc"/>
        </w:rPr>
        <w:t xml:space="preserve"> </w:t>
      </w:r>
      <w:r w:rsidRPr="00E41074">
        <w:rPr>
          <w:rFonts w:ascii="Artifakt ElementOfc" w:hAnsi="Artifakt ElementOfc"/>
        </w:rPr>
        <w:t>minutes</w:t>
      </w:r>
    </w:p>
    <w:p w14:paraId="60E44F29" w14:textId="305B8FDF" w:rsidR="001377C2" w:rsidRPr="00E41074" w:rsidRDefault="001377C2" w:rsidP="00394E2B">
      <w:pPr>
        <w:pStyle w:val="copy"/>
        <w:rPr>
          <w:rFonts w:ascii="Artifakt ElementOfc" w:hAnsi="Artifakt ElementOfc"/>
        </w:rPr>
      </w:pPr>
      <w:r w:rsidRPr="00E41074">
        <w:rPr>
          <w:rFonts w:ascii="Artifakt ElementOfc" w:hAnsi="Artifakt ElementOfc"/>
          <w:b/>
          <w:bCs/>
        </w:rPr>
        <w:t xml:space="preserve">Discuss </w:t>
      </w:r>
      <w:r w:rsidR="00875059">
        <w:rPr>
          <w:rFonts w:ascii="Artifakt ElementOfc" w:hAnsi="Artifakt ElementOfc"/>
          <w:b/>
          <w:bCs/>
        </w:rPr>
        <w:t xml:space="preserve">course </w:t>
      </w:r>
      <w:r w:rsidRPr="00E41074">
        <w:rPr>
          <w:rFonts w:ascii="Artifakt ElementOfc" w:hAnsi="Artifakt ElementOfc"/>
          <w:b/>
          <w:bCs/>
        </w:rPr>
        <w:t>objectives:</w:t>
      </w:r>
      <w:r w:rsidRPr="00E41074">
        <w:rPr>
          <w:rFonts w:ascii="Artifakt ElementOfc" w:hAnsi="Artifakt ElementOfc"/>
        </w:rPr>
        <w:t xml:space="preserve"> </w:t>
      </w:r>
      <w:r w:rsidR="00535681">
        <w:rPr>
          <w:rFonts w:ascii="Artifakt ElementOfc" w:hAnsi="Artifakt ElementOfc"/>
        </w:rPr>
        <w:t>2</w:t>
      </w:r>
      <w:r w:rsidRPr="00E41074">
        <w:rPr>
          <w:rFonts w:ascii="Artifakt ElementOfc" w:hAnsi="Artifakt ElementOfc"/>
        </w:rPr>
        <w:t xml:space="preserve"> minutes</w:t>
      </w:r>
    </w:p>
    <w:p w14:paraId="31BDC391" w14:textId="2F1703C1" w:rsidR="001377C2" w:rsidRPr="00E41074" w:rsidRDefault="001377C2" w:rsidP="00394E2B">
      <w:pPr>
        <w:pStyle w:val="copy"/>
        <w:rPr>
          <w:rFonts w:ascii="Artifakt ElementOfc" w:hAnsi="Artifakt ElementOfc"/>
        </w:rPr>
      </w:pPr>
      <w:r w:rsidRPr="00E41074">
        <w:rPr>
          <w:rFonts w:ascii="Artifakt ElementOfc" w:hAnsi="Artifakt ElementOfc"/>
          <w:b/>
          <w:bCs/>
        </w:rPr>
        <w:t>Demonstrate:</w:t>
      </w:r>
      <w:r w:rsidRPr="00E41074">
        <w:rPr>
          <w:rFonts w:ascii="Artifakt ElementOfc" w:hAnsi="Artifakt ElementOfc"/>
        </w:rPr>
        <w:t xml:space="preserve"> </w:t>
      </w:r>
      <w:r w:rsidR="00E867C1">
        <w:rPr>
          <w:rFonts w:ascii="Artifakt ElementOfc" w:hAnsi="Artifakt ElementOfc"/>
        </w:rPr>
        <w:t>3</w:t>
      </w:r>
      <w:r w:rsidRPr="00E41074">
        <w:rPr>
          <w:rFonts w:ascii="Artifakt ElementOfc" w:hAnsi="Artifakt ElementOfc"/>
        </w:rPr>
        <w:t xml:space="preserve"> minutes</w:t>
      </w:r>
    </w:p>
    <w:p w14:paraId="58046C30" w14:textId="40B2FEE5" w:rsidR="00193CEB" w:rsidRPr="00E41074" w:rsidRDefault="00E867C1" w:rsidP="00193CEB">
      <w:pPr>
        <w:pStyle w:val="Bullets-new"/>
        <w:rPr>
          <w:rFonts w:ascii="Artifakt ElementOfc" w:hAnsi="Artifakt ElementOfc"/>
        </w:rPr>
      </w:pPr>
      <w:r>
        <w:rPr>
          <w:rFonts w:ascii="Artifakt ElementOfc" w:hAnsi="Artifakt ElementOfc"/>
        </w:rPr>
        <w:t>Download dataset files and open in Fusion 360.</w:t>
      </w:r>
    </w:p>
    <w:p w14:paraId="60A32487" w14:textId="05785246" w:rsidR="00193CEB" w:rsidRPr="00023CDA" w:rsidRDefault="00E02B58" w:rsidP="00023CDA">
      <w:pPr>
        <w:pStyle w:val="Bullets-new"/>
        <w:rPr>
          <w:rFonts w:ascii="Artifakt ElementOfc" w:hAnsi="Artifakt ElementOfc"/>
        </w:rPr>
      </w:pPr>
      <w:r>
        <w:rPr>
          <w:rFonts w:ascii="Artifakt ElementOfc" w:hAnsi="Artifakt ElementOfc"/>
        </w:rPr>
        <w:t xml:space="preserve">Identify the </w:t>
      </w:r>
      <w:r w:rsidR="00C5722E">
        <w:rPr>
          <w:rFonts w:ascii="Artifakt ElementOfc" w:hAnsi="Artifakt ElementOfc"/>
        </w:rPr>
        <w:t>Design</w:t>
      </w:r>
      <w:r>
        <w:rPr>
          <w:rFonts w:ascii="Artifakt ElementOfc" w:hAnsi="Artifakt ElementOfc"/>
        </w:rPr>
        <w:t xml:space="preserve"> workspace and </w:t>
      </w:r>
      <w:r w:rsidR="00894963">
        <w:rPr>
          <w:rFonts w:ascii="Artifakt ElementOfc" w:hAnsi="Artifakt ElementOfc"/>
        </w:rPr>
        <w:t>explain its purpose</w:t>
      </w:r>
      <w:r w:rsidR="003C679F">
        <w:rPr>
          <w:rFonts w:ascii="Artifakt ElementOfc" w:hAnsi="Artifakt ElementOfc"/>
        </w:rPr>
        <w:t xml:space="preserve"> for </w:t>
      </w:r>
      <w:r w:rsidR="00C5722E">
        <w:rPr>
          <w:rFonts w:ascii="Artifakt ElementOfc" w:hAnsi="Artifakt ElementOfc"/>
        </w:rPr>
        <w:t>CAD</w:t>
      </w:r>
      <w:r w:rsidR="006145C3">
        <w:rPr>
          <w:rFonts w:ascii="Artifakt ElementOfc" w:hAnsi="Artifakt ElementOfc"/>
        </w:rPr>
        <w:t xml:space="preserve"> design</w:t>
      </w:r>
      <w:r w:rsidR="00480DD9">
        <w:rPr>
          <w:rFonts w:ascii="Artifakt ElementOfc" w:hAnsi="Artifakt ElementOfc"/>
        </w:rPr>
        <w:t xml:space="preserve"> (this </w:t>
      </w:r>
      <w:r w:rsidR="00C82AF4">
        <w:rPr>
          <w:rFonts w:ascii="Artifakt ElementOfc" w:hAnsi="Artifakt ElementOfc"/>
        </w:rPr>
        <w:t xml:space="preserve">discussion </w:t>
      </w:r>
      <w:r w:rsidR="00480DD9">
        <w:rPr>
          <w:rFonts w:ascii="Artifakt ElementOfc" w:hAnsi="Artifakt ElementOfc"/>
        </w:rPr>
        <w:t>can be expanded according to your own course</w:t>
      </w:r>
      <w:r w:rsidR="00C82AF4">
        <w:rPr>
          <w:rFonts w:ascii="Artifakt ElementOfc" w:hAnsi="Artifakt ElementOfc"/>
        </w:rPr>
        <w:t xml:space="preserve"> </w:t>
      </w:r>
      <w:r w:rsidR="003E6C6C">
        <w:rPr>
          <w:rFonts w:ascii="Artifakt ElementOfc" w:hAnsi="Artifakt ElementOfc"/>
        </w:rPr>
        <w:t>structure).</w:t>
      </w:r>
    </w:p>
    <w:p w14:paraId="7907CF8A" w14:textId="78B832C9" w:rsidR="000966C0" w:rsidRPr="00E41074" w:rsidRDefault="001377C2" w:rsidP="00193CEB">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00193CEB" w:rsidRPr="00E41074">
        <w:rPr>
          <w:rFonts w:ascii="Artifakt ElementOfc" w:hAnsi="Artifakt ElementOfc"/>
          <w:i/>
          <w:iCs/>
          <w:shd w:val="clear" w:color="auto" w:fill="FFFFFF"/>
        </w:rPr>
        <w:br/>
      </w:r>
      <w:r w:rsidR="006E4D16" w:rsidRPr="006E4D16">
        <w:rPr>
          <w:rFonts w:ascii="Artifakt ElementOfc" w:hAnsi="Artifakt ElementOfc"/>
          <w:i/>
          <w:iCs/>
          <w:shd w:val="clear" w:color="auto" w:fill="FFFFFF"/>
        </w:rPr>
        <w:t>Autodesk_Tumbler</w:t>
      </w:r>
      <w:r w:rsidR="00B7703D" w:rsidRPr="00CA5B1A">
        <w:rPr>
          <w:rFonts w:ascii="Artifakt ElementOfc" w:hAnsi="Artifakt ElementOfc"/>
          <w:i/>
          <w:iCs/>
          <w:shd w:val="clear" w:color="auto" w:fill="FFFFFF"/>
        </w:rPr>
        <w:t>.</w:t>
      </w:r>
      <w:r w:rsidR="00193CEB" w:rsidRPr="00CA5B1A">
        <w:rPr>
          <w:rFonts w:ascii="Artifakt ElementOfc" w:hAnsi="Artifakt ElementOfc"/>
          <w:i/>
          <w:iCs/>
          <w:shd w:val="clear" w:color="auto" w:fill="FFFFFF"/>
        </w:rPr>
        <w:t>f3</w:t>
      </w:r>
      <w:r w:rsidR="00746003">
        <w:rPr>
          <w:rFonts w:ascii="Artifakt ElementOfc" w:hAnsi="Artifakt ElementOfc"/>
          <w:i/>
          <w:iCs/>
          <w:shd w:val="clear" w:color="auto" w:fill="FFFFFF"/>
        </w:rPr>
        <w:t>z (the various stages of the saved projects are also included for checking work</w:t>
      </w:r>
      <w:r w:rsidR="00864E9F">
        <w:rPr>
          <w:rFonts w:ascii="Artifakt ElementOfc" w:hAnsi="Artifakt ElementOfc"/>
          <w:i/>
          <w:iCs/>
          <w:shd w:val="clear" w:color="auto" w:fill="FFFFFF"/>
        </w:rPr>
        <w:t>)</w:t>
      </w:r>
    </w:p>
    <w:p w14:paraId="5A35140E" w14:textId="77777777" w:rsidR="006A1D51" w:rsidRDefault="006A1D51" w:rsidP="006A1D51">
      <w:pPr>
        <w:rPr>
          <w:rFonts w:ascii="Artifakt ElementOfc" w:hAnsi="Artifakt ElementOfc" w:cs="Artifakt ElementOfc"/>
        </w:rPr>
      </w:pPr>
    </w:p>
    <w:p w14:paraId="62F30548" w14:textId="77777777" w:rsidR="002B1CD7" w:rsidRPr="00E41074" w:rsidRDefault="002B1CD7" w:rsidP="006A1D51">
      <w:pPr>
        <w:rPr>
          <w:rFonts w:ascii="Artifakt ElementOfc" w:hAnsi="Artifakt ElementOfc" w:cs="Artifakt ElementOfc"/>
        </w:rPr>
        <w:sectPr w:rsidR="002B1CD7" w:rsidRPr="00E41074" w:rsidSect="00D338A3">
          <w:type w:val="continuous"/>
          <w:pgSz w:w="12240" w:h="15840"/>
          <w:pgMar w:top="720" w:right="720" w:bottom="720" w:left="720" w:header="720" w:footer="720" w:gutter="0"/>
          <w:cols w:space="720"/>
          <w:titlePg/>
          <w:docGrid w:linePitch="360"/>
        </w:sectPr>
      </w:pPr>
    </w:p>
    <w:p w14:paraId="201E9225" w14:textId="77777777" w:rsidR="001377C2" w:rsidRPr="00E41074" w:rsidRDefault="001377C2" w:rsidP="001377C2">
      <w:pPr>
        <w:pBdr>
          <w:top w:val="single" w:sz="4" w:space="1" w:color="auto"/>
        </w:pBdr>
        <w:rPr>
          <w:rFonts w:ascii="Artifakt ElementOfc" w:hAnsi="Artifakt ElementOfc" w:cs="Artifakt ElementOfc"/>
          <w:b/>
          <w:color w:val="000000"/>
          <w:shd w:val="clear" w:color="auto" w:fill="FFFFFF"/>
        </w:rPr>
      </w:pPr>
    </w:p>
    <w:p w14:paraId="4FD95A00" w14:textId="77777777" w:rsidR="001377C2" w:rsidRPr="00E41074" w:rsidRDefault="001377C2" w:rsidP="001377C2">
      <w:pPr>
        <w:pBdr>
          <w:top w:val="single" w:sz="4" w:space="1" w:color="auto"/>
        </w:pBdr>
        <w:rPr>
          <w:rFonts w:ascii="Artifakt ElementOfc" w:hAnsi="Artifakt ElementOfc" w:cs="Artifakt ElementOfc"/>
          <w:b/>
          <w:color w:val="000000"/>
          <w:shd w:val="clear" w:color="auto" w:fill="FFFFFF"/>
        </w:rPr>
        <w:sectPr w:rsidR="001377C2" w:rsidRPr="00E41074" w:rsidSect="00D338A3">
          <w:type w:val="continuous"/>
          <w:pgSz w:w="12240" w:h="15840"/>
          <w:pgMar w:top="720" w:right="720" w:bottom="720" w:left="720" w:header="720" w:footer="720" w:gutter="0"/>
          <w:cols w:space="720"/>
          <w:titlePg/>
          <w:docGrid w:linePitch="360"/>
        </w:sectPr>
      </w:pPr>
    </w:p>
    <w:p w14:paraId="4DA96184" w14:textId="77777777" w:rsidR="00D2027B" w:rsidRPr="00940D91" w:rsidRDefault="00D2027B" w:rsidP="001B7929">
      <w:pPr>
        <w:pStyle w:val="copy"/>
        <w:rPr>
          <w:rFonts w:ascii="Artifakt ElementOfc" w:hAnsi="Artifakt ElementOfc"/>
          <w:b/>
        </w:rPr>
      </w:pPr>
      <w:r w:rsidRPr="00940D91">
        <w:rPr>
          <w:rFonts w:ascii="Artifakt ElementOfc" w:hAnsi="Artifakt ElementOfc"/>
          <w:b/>
        </w:rPr>
        <w:lastRenderedPageBreak/>
        <w:t xml:space="preserve">Discover the user interface </w:t>
      </w:r>
    </w:p>
    <w:p w14:paraId="274F9B75" w14:textId="05880160"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5770EE">
        <w:rPr>
          <w:rFonts w:ascii="Artifakt ElementOfc" w:hAnsi="Artifakt ElementOfc"/>
          <w:bCs/>
          <w:shd w:val="clear" w:color="auto" w:fill="FFFFFF"/>
        </w:rPr>
        <w:t>10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40BAE6C" w14:textId="2C956933"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977374">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3F2F33AF" w14:textId="13468EB1" w:rsidR="001377C2" w:rsidRPr="00E41074" w:rsidRDefault="001377C2" w:rsidP="001B7929">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003A1D53">
        <w:rPr>
          <w:rFonts w:ascii="Artifakt ElementOfc" w:hAnsi="Artifakt ElementOfc"/>
          <w:shd w:val="clear" w:color="auto" w:fill="FFFFFF"/>
        </w:rPr>
        <w:t xml:space="preserve"> </w:t>
      </w:r>
      <w:r w:rsidR="00F55F55">
        <w:rPr>
          <w:rFonts w:ascii="Artifakt ElementOfc" w:hAnsi="Artifakt ElementOfc"/>
          <w:shd w:val="clear" w:color="auto" w:fill="FFFFFF"/>
        </w:rPr>
        <w:t>3</w:t>
      </w:r>
      <w:r w:rsidRPr="00E41074">
        <w:rPr>
          <w:rFonts w:ascii="Artifakt ElementOfc" w:hAnsi="Artifakt ElementOfc"/>
          <w:bCs/>
          <w:shd w:val="clear" w:color="auto" w:fill="FFFFFF"/>
        </w:rPr>
        <w:t xml:space="preserve"> minutes</w:t>
      </w:r>
    </w:p>
    <w:p w14:paraId="356838A8" w14:textId="77777777" w:rsidR="00375BDE" w:rsidRPr="00375BDE" w:rsidRDefault="00375BDE" w:rsidP="00375BDE">
      <w:pPr>
        <w:pStyle w:val="ListParagraph"/>
        <w:numPr>
          <w:ilvl w:val="0"/>
          <w:numId w:val="27"/>
        </w:numPr>
        <w:spacing w:after="0" w:line="240" w:lineRule="auto"/>
        <w:rPr>
          <w:rFonts w:ascii="Artifakt ElementOfc" w:hAnsi="Artifakt ElementOfc" w:cs="Artifakt ElementOfc"/>
        </w:rPr>
      </w:pPr>
      <w:r w:rsidRPr="00375BDE">
        <w:rPr>
          <w:rFonts w:ascii="Artifakt ElementOfc" w:eastAsiaTheme="minorEastAsia" w:hAnsi="Artifakt ElementOfc" w:cs="Artifakt ElementOfc"/>
        </w:rPr>
        <w:t>Describe the different sections</w:t>
      </w:r>
      <w:r w:rsidRPr="00375BDE">
        <w:rPr>
          <w:rFonts w:ascii="Artifakt ElementOfc" w:eastAsiaTheme="minorEastAsia" w:hAnsi="Artifakt ElementOfc" w:cs="Artifakt ElementOfc"/>
        </w:rPr>
        <w:t xml:space="preserve"> </w:t>
      </w:r>
      <w:r w:rsidRPr="00375BDE">
        <w:rPr>
          <w:rFonts w:ascii="Artifakt ElementOfc" w:eastAsiaTheme="minorEastAsia" w:hAnsi="Artifakt ElementOfc" w:cs="Artifakt ElementOfc"/>
        </w:rPr>
        <w:t>of the user interface.</w:t>
      </w:r>
    </w:p>
    <w:p w14:paraId="7A5257AD" w14:textId="77777777" w:rsidR="00375BDE" w:rsidRPr="00375BDE" w:rsidRDefault="00375BDE" w:rsidP="00375BDE">
      <w:pPr>
        <w:pStyle w:val="ListParagraph"/>
        <w:numPr>
          <w:ilvl w:val="0"/>
          <w:numId w:val="27"/>
        </w:numPr>
        <w:spacing w:after="0" w:line="240" w:lineRule="auto"/>
        <w:rPr>
          <w:rFonts w:ascii="Artifakt ElementOfc" w:hAnsi="Artifakt ElementOfc" w:cs="Artifakt ElementOfc"/>
        </w:rPr>
      </w:pPr>
      <w:r w:rsidRPr="00375BDE">
        <w:rPr>
          <w:rFonts w:ascii="Artifakt ElementOfc" w:eastAsiaTheme="minorEastAsia" w:hAnsi="Artifakt ElementOfc" w:cs="Artifakt ElementOfc"/>
        </w:rPr>
        <w:t>Access projects and designs using the Data Panel.</w:t>
      </w:r>
    </w:p>
    <w:p w14:paraId="7D0DCE6B" w14:textId="77777777" w:rsidR="007B32D6" w:rsidRDefault="007B32D6" w:rsidP="00394E2B">
      <w:pPr>
        <w:pStyle w:val="copy"/>
        <w:spacing w:line="240" w:lineRule="auto"/>
        <w:rPr>
          <w:rFonts w:ascii="Artifakt ElementOfc" w:hAnsi="Artifakt ElementOfc"/>
          <w:b/>
          <w:bCs/>
          <w:shd w:val="clear" w:color="auto" w:fill="FFFFFF"/>
        </w:rPr>
      </w:pPr>
    </w:p>
    <w:p w14:paraId="7CA7921E" w14:textId="77F6A94D" w:rsidR="001377C2" w:rsidRPr="00E41074" w:rsidRDefault="001377C2" w:rsidP="00394E2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DA1FF9">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439D93D1" w14:textId="5E89B78F" w:rsidR="001377C2" w:rsidRPr="00E41074" w:rsidRDefault="001377C2" w:rsidP="00394E2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977374">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3FD014E" w14:textId="2BDFE5A0" w:rsidR="006A7466" w:rsidRPr="00BD4D81" w:rsidRDefault="001377C2" w:rsidP="00BD4D81">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00BD4D81">
        <w:rPr>
          <w:rFonts w:ascii="Artifakt ElementOfc" w:hAnsi="Artifakt ElementOfc"/>
          <w:b/>
          <w:bCs/>
          <w:shd w:val="clear" w:color="auto" w:fill="FFFFFF"/>
        </w:rPr>
        <w:t xml:space="preserve"> </w:t>
      </w:r>
      <w:r w:rsidR="003F6305" w:rsidRPr="006E4D16">
        <w:rPr>
          <w:rFonts w:ascii="Artifakt ElementOfc" w:hAnsi="Artifakt ElementOfc"/>
          <w:i/>
          <w:iCs/>
          <w:shd w:val="clear" w:color="auto" w:fill="FFFFFF"/>
        </w:rPr>
        <w:t>Autodesk_Tumbler</w:t>
      </w:r>
      <w:r w:rsidR="003F6305" w:rsidRPr="00CA5B1A">
        <w:rPr>
          <w:rFonts w:ascii="Artifakt ElementOfc" w:hAnsi="Artifakt ElementOfc"/>
          <w:i/>
          <w:iCs/>
          <w:shd w:val="clear" w:color="auto" w:fill="FFFFFF"/>
        </w:rPr>
        <w:t>.f3</w:t>
      </w:r>
      <w:r w:rsidR="003F6305">
        <w:rPr>
          <w:rFonts w:ascii="Artifakt ElementOfc" w:hAnsi="Artifakt ElementOfc"/>
          <w:i/>
          <w:iCs/>
          <w:shd w:val="clear" w:color="auto" w:fill="FFFFFF"/>
        </w:rPr>
        <w:t>z</w:t>
      </w:r>
    </w:p>
    <w:p w14:paraId="4B6C061A" w14:textId="53ECBDE9" w:rsidR="001377C2" w:rsidRPr="00E41074" w:rsidRDefault="00665232" w:rsidP="001B7929">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br/>
      </w:r>
      <w:r w:rsidR="001377C2" w:rsidRPr="00E41074">
        <w:rPr>
          <w:rFonts w:ascii="Artifakt ElementOfc" w:hAnsi="Artifakt ElementOfc"/>
          <w:b/>
          <w:bCs/>
          <w:shd w:val="clear" w:color="auto" w:fill="FFFFFF"/>
        </w:rPr>
        <w:t>Assignments</w:t>
      </w:r>
      <w:r w:rsidR="00903CA4">
        <w:rPr>
          <w:rFonts w:ascii="Artifakt ElementOfc" w:hAnsi="Artifakt ElementOfc"/>
          <w:b/>
          <w:bCs/>
          <w:shd w:val="clear" w:color="auto" w:fill="FFFFFF"/>
        </w:rPr>
        <w:t xml:space="preserve"> (additional)</w:t>
      </w:r>
      <w:r w:rsidR="001377C2" w:rsidRPr="00E41074">
        <w:rPr>
          <w:rFonts w:ascii="Artifakt ElementOfc" w:hAnsi="Artifakt ElementOfc"/>
          <w:b/>
          <w:bCs/>
          <w:shd w:val="clear" w:color="auto" w:fill="FFFFFF"/>
        </w:rPr>
        <w:t>:</w:t>
      </w:r>
    </w:p>
    <w:p w14:paraId="31099539" w14:textId="442D79F5" w:rsidR="008C4BF7" w:rsidRPr="00E41074" w:rsidRDefault="008C4BF7" w:rsidP="001B7929">
      <w:pPr>
        <w:pStyle w:val="Bullets-new"/>
        <w:rPr>
          <w:rFonts w:ascii="Artifakt ElementOfc" w:hAnsi="Artifakt ElementOfc"/>
        </w:rPr>
      </w:pPr>
      <w:r>
        <w:rPr>
          <w:rFonts w:ascii="Artifakt ElementOfc" w:hAnsi="Artifakt ElementOfc"/>
          <w:b/>
          <w:bCs/>
        </w:rPr>
        <w:t>Quiz</w:t>
      </w:r>
      <w:r w:rsidR="003A1D53" w:rsidRPr="00D23C0F">
        <w:rPr>
          <w:rFonts w:ascii="Artifakt ElementOfc" w:hAnsi="Artifakt ElementOfc"/>
          <w:b/>
        </w:rPr>
        <w:t xml:space="preserve">: </w:t>
      </w:r>
      <w:r w:rsidR="00466FEC">
        <w:rPr>
          <w:rFonts w:ascii="Artifakt ElementOfc" w:hAnsi="Artifakt ElementOfc"/>
          <w:bCs/>
        </w:rPr>
        <w:t>5</w:t>
      </w:r>
      <w:r w:rsidR="003A1D53" w:rsidRPr="00D23C0F">
        <w:rPr>
          <w:rFonts w:ascii="Artifakt ElementOfc" w:hAnsi="Artifakt ElementOfc"/>
          <w:bCs/>
        </w:rPr>
        <w:t xml:space="preserve"> minutes</w:t>
      </w:r>
    </w:p>
    <w:p w14:paraId="29CB1605" w14:textId="039119DE" w:rsidR="00334D69" w:rsidRPr="00466FEC" w:rsidRDefault="00334D69" w:rsidP="00466FEC">
      <w:pPr>
        <w:pStyle w:val="copy"/>
        <w:rPr>
          <w:rFonts w:ascii="Artifakt ElementOfc" w:hAnsi="Artifakt ElementOfc"/>
          <w:b/>
          <w:bCs/>
          <w:shd w:val="clear" w:color="auto" w:fill="FFFFFF"/>
        </w:rPr>
        <w:sectPr w:rsidR="00334D69" w:rsidRPr="00466FEC" w:rsidSect="00D338A3">
          <w:type w:val="continuous"/>
          <w:pgSz w:w="12240" w:h="15840"/>
          <w:pgMar w:top="720" w:right="720" w:bottom="720" w:left="720" w:header="720" w:footer="720" w:gutter="0"/>
          <w:cols w:space="720"/>
          <w:titlePg/>
          <w:docGrid w:linePitch="360"/>
        </w:sectPr>
      </w:pPr>
    </w:p>
    <w:p w14:paraId="6F187AF5" w14:textId="77777777" w:rsidR="00334D69" w:rsidRPr="00E41074" w:rsidRDefault="00334D69" w:rsidP="00334D69">
      <w:pPr>
        <w:pBdr>
          <w:top w:val="single" w:sz="4" w:space="1" w:color="auto"/>
        </w:pBdr>
        <w:rPr>
          <w:rFonts w:ascii="Artifakt ElementOfc" w:hAnsi="Artifakt ElementOfc" w:cs="Artifakt ElementOfc"/>
          <w:b/>
          <w:color w:val="000000"/>
          <w:shd w:val="clear" w:color="auto" w:fill="FFFFFF"/>
        </w:rPr>
      </w:pPr>
    </w:p>
    <w:p w14:paraId="3877580A" w14:textId="77777777" w:rsidR="00AD2E8C" w:rsidRDefault="00AD2E8C" w:rsidP="00334D69">
      <w:pPr>
        <w:pStyle w:val="copy"/>
        <w:rPr>
          <w:rFonts w:ascii="Artifakt ElementOfc" w:hAnsi="Artifakt ElementOfc"/>
          <w:b/>
        </w:rPr>
      </w:pPr>
      <w:r w:rsidRPr="0000670B">
        <w:rPr>
          <w:rFonts w:ascii="Artifakt ElementOfc" w:hAnsi="Artifakt ElementOfc"/>
          <w:b/>
        </w:rPr>
        <w:t xml:space="preserve">Use navigation and viewing tools </w:t>
      </w:r>
    </w:p>
    <w:p w14:paraId="09BA501D" w14:textId="2B739268" w:rsidR="00334D69" w:rsidRPr="00E41074" w:rsidRDefault="00334D69" w:rsidP="00334D69">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547D13">
        <w:rPr>
          <w:rFonts w:ascii="Artifakt ElementOfc" w:hAnsi="Artifakt ElementOfc"/>
          <w:bCs/>
          <w:shd w:val="clear" w:color="auto" w:fill="FFFFFF"/>
        </w:rPr>
        <w:t>1</w:t>
      </w:r>
      <w:r w:rsidR="00AD2E8C">
        <w:rPr>
          <w:rFonts w:ascii="Artifakt ElementOfc" w:hAnsi="Artifakt ElementOfc"/>
          <w:bCs/>
          <w:shd w:val="clear" w:color="auto" w:fill="FFFFFF"/>
        </w:rPr>
        <w:t>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4BA02F44" w14:textId="20910637" w:rsidR="00334D69" w:rsidRPr="00E41074" w:rsidRDefault="00334D69" w:rsidP="00334D69">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547D13">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5B422F86" w14:textId="7764C5C5" w:rsidR="00334D69" w:rsidRPr="00E41074" w:rsidRDefault="00334D69" w:rsidP="00334D69">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sidR="00323466">
        <w:rPr>
          <w:rFonts w:ascii="Artifakt ElementOfc" w:hAnsi="Artifakt ElementOfc"/>
          <w:bCs/>
          <w:shd w:val="clear" w:color="auto" w:fill="FFFFFF"/>
        </w:rPr>
        <w:t>3</w:t>
      </w:r>
      <w:r w:rsidRPr="00E41074">
        <w:rPr>
          <w:rFonts w:ascii="Artifakt ElementOfc" w:hAnsi="Artifakt ElementOfc"/>
          <w:bCs/>
          <w:shd w:val="clear" w:color="auto" w:fill="FFFFFF"/>
        </w:rPr>
        <w:t xml:space="preserve"> minutes</w:t>
      </w:r>
    </w:p>
    <w:p w14:paraId="770BDC19" w14:textId="77777777" w:rsidR="00870B3C" w:rsidRPr="00870B3C" w:rsidRDefault="00870B3C" w:rsidP="00870B3C">
      <w:pPr>
        <w:pStyle w:val="ListParagraph"/>
        <w:numPr>
          <w:ilvl w:val="0"/>
          <w:numId w:val="28"/>
        </w:numPr>
        <w:pBdr>
          <w:top w:val="nil"/>
          <w:left w:val="nil"/>
          <w:bottom w:val="nil"/>
          <w:right w:val="nil"/>
          <w:between w:val="nil"/>
        </w:pBdr>
        <w:spacing w:after="0"/>
        <w:rPr>
          <w:rFonts w:ascii="Artifakt ElementOfc" w:hAnsi="Artifakt ElementOfc" w:cs="Artifakt ElementOfc"/>
        </w:rPr>
      </w:pPr>
      <w:r w:rsidRPr="00870B3C">
        <w:rPr>
          <w:rFonts w:ascii="Artifakt ElementOfc" w:hAnsi="Artifakt ElementOfc" w:cs="Artifakt ElementOfc"/>
        </w:rPr>
        <w:t>Create a new project.</w:t>
      </w:r>
    </w:p>
    <w:p w14:paraId="1D07AFA2" w14:textId="77777777" w:rsidR="00870B3C" w:rsidRPr="00870B3C" w:rsidRDefault="00870B3C" w:rsidP="00870B3C">
      <w:pPr>
        <w:pStyle w:val="ListParagraph"/>
        <w:numPr>
          <w:ilvl w:val="0"/>
          <w:numId w:val="28"/>
        </w:numPr>
        <w:pBdr>
          <w:top w:val="nil"/>
          <w:left w:val="nil"/>
          <w:bottom w:val="nil"/>
          <w:right w:val="nil"/>
          <w:between w:val="nil"/>
        </w:pBdr>
        <w:spacing w:after="0"/>
        <w:rPr>
          <w:rFonts w:ascii="Artifakt ElementOfc" w:hAnsi="Artifakt ElementOfc" w:cs="Artifakt ElementOfc"/>
        </w:rPr>
      </w:pPr>
      <w:r w:rsidRPr="00870B3C">
        <w:rPr>
          <w:rFonts w:ascii="Artifakt ElementOfc" w:eastAsiaTheme="minorEastAsia" w:hAnsi="Artifakt ElementOfc" w:cs="Artifakt ElementOfc"/>
        </w:rPr>
        <w:t>Upload a file and open it.</w:t>
      </w:r>
    </w:p>
    <w:p w14:paraId="4AE999C4" w14:textId="77777777" w:rsidR="00870B3C" w:rsidRPr="00870B3C" w:rsidRDefault="00870B3C" w:rsidP="00870B3C">
      <w:pPr>
        <w:pStyle w:val="ListParagraph"/>
        <w:numPr>
          <w:ilvl w:val="0"/>
          <w:numId w:val="28"/>
        </w:numPr>
        <w:pBdr>
          <w:top w:val="nil"/>
          <w:left w:val="nil"/>
          <w:bottom w:val="nil"/>
          <w:right w:val="nil"/>
          <w:between w:val="nil"/>
        </w:pBdr>
        <w:spacing w:after="0"/>
        <w:rPr>
          <w:rFonts w:ascii="Artifakt ElementOfc" w:hAnsi="Artifakt ElementOfc" w:cs="Artifakt ElementOfc"/>
        </w:rPr>
      </w:pPr>
      <w:r w:rsidRPr="00870B3C">
        <w:rPr>
          <w:rFonts w:ascii="Artifakt ElementOfc" w:eastAsiaTheme="minorEastAsia" w:hAnsi="Artifakt ElementOfc" w:cs="Artifakt ElementOfc"/>
        </w:rPr>
        <w:t>Change the view for an object and use the zoom, pan, and orbit functions.</w:t>
      </w:r>
    </w:p>
    <w:p w14:paraId="7EBCCBB7" w14:textId="77777777" w:rsidR="00870B3C" w:rsidRPr="00870B3C" w:rsidRDefault="00870B3C" w:rsidP="00870B3C">
      <w:pPr>
        <w:pStyle w:val="ListParagraph"/>
        <w:numPr>
          <w:ilvl w:val="0"/>
          <w:numId w:val="28"/>
        </w:numPr>
        <w:spacing w:after="0" w:line="240" w:lineRule="auto"/>
        <w:rPr>
          <w:rFonts w:ascii="Artifakt ElementOfc" w:hAnsi="Artifakt ElementOfc" w:cs="Artifakt ElementOfc"/>
        </w:rPr>
      </w:pPr>
      <w:r w:rsidRPr="00870B3C">
        <w:rPr>
          <w:rFonts w:ascii="Artifakt ElementOfc" w:eastAsiaTheme="minorEastAsia" w:hAnsi="Artifakt ElementOfc" w:cs="Artifakt ElementOfc"/>
        </w:rPr>
        <w:t>Make edits to a feature or component and use the Browser and Timeline.</w:t>
      </w:r>
    </w:p>
    <w:p w14:paraId="6FDAD179" w14:textId="77777777" w:rsidR="0046576B" w:rsidRDefault="0046576B" w:rsidP="00334D69">
      <w:pPr>
        <w:pStyle w:val="copy"/>
        <w:spacing w:line="240" w:lineRule="auto"/>
        <w:rPr>
          <w:rFonts w:ascii="Artifakt ElementOfc" w:hAnsi="Artifakt ElementOfc"/>
          <w:b/>
          <w:bCs/>
          <w:shd w:val="clear" w:color="auto" w:fill="FFFFFF"/>
        </w:rPr>
      </w:pPr>
    </w:p>
    <w:p w14:paraId="70DB42BC" w14:textId="7B03F147" w:rsidR="00334D69" w:rsidRPr="00E41074" w:rsidRDefault="00334D69" w:rsidP="00334D69">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323466">
        <w:rPr>
          <w:rFonts w:ascii="Artifakt ElementOfc" w:hAnsi="Artifakt ElementOfc"/>
          <w:bCs/>
          <w:shd w:val="clear" w:color="auto" w:fill="FFFFFF"/>
        </w:rPr>
        <w:t>5</w:t>
      </w:r>
      <w:r w:rsidRPr="00E41074">
        <w:rPr>
          <w:rFonts w:ascii="Artifakt ElementOfc" w:hAnsi="Artifakt ElementOfc"/>
          <w:bCs/>
          <w:shd w:val="clear" w:color="auto" w:fill="FFFFFF"/>
        </w:rPr>
        <w:t xml:space="preserve"> minutes</w:t>
      </w:r>
    </w:p>
    <w:p w14:paraId="269C1C3C" w14:textId="156425F0" w:rsidR="00334D69" w:rsidRPr="00E41074" w:rsidRDefault="00334D69" w:rsidP="00334D69">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3B37D2">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minutes</w:t>
      </w:r>
    </w:p>
    <w:p w14:paraId="24AC9C5B" w14:textId="01BA37AD" w:rsidR="00334D69" w:rsidRPr="002B1CD7" w:rsidRDefault="00334D69" w:rsidP="002B1CD7">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Pr="00E41074">
        <w:rPr>
          <w:rFonts w:ascii="Artifakt ElementOfc" w:hAnsi="Artifakt ElementOfc"/>
          <w:i/>
          <w:iCs/>
          <w:shd w:val="clear" w:color="auto" w:fill="FFFFFF"/>
        </w:rPr>
        <w:br/>
      </w:r>
      <w:r w:rsidR="00870B3C" w:rsidRPr="006E4D16">
        <w:rPr>
          <w:rFonts w:ascii="Artifakt ElementOfc" w:hAnsi="Artifakt ElementOfc"/>
          <w:i/>
          <w:iCs/>
          <w:shd w:val="clear" w:color="auto" w:fill="FFFFFF"/>
        </w:rPr>
        <w:t>Autodesk_Tumbler</w:t>
      </w:r>
      <w:r w:rsidR="00870B3C" w:rsidRPr="00CA5B1A">
        <w:rPr>
          <w:rFonts w:ascii="Artifakt ElementOfc" w:hAnsi="Artifakt ElementOfc"/>
          <w:i/>
          <w:iCs/>
          <w:shd w:val="clear" w:color="auto" w:fill="FFFFFF"/>
        </w:rPr>
        <w:t>.f3</w:t>
      </w:r>
      <w:r w:rsidR="00870B3C">
        <w:rPr>
          <w:rFonts w:ascii="Artifakt ElementOfc" w:hAnsi="Artifakt ElementOfc"/>
          <w:i/>
          <w:iCs/>
          <w:shd w:val="clear" w:color="auto" w:fill="FFFFFF"/>
        </w:rPr>
        <w:t>z</w:t>
      </w:r>
    </w:p>
    <w:p w14:paraId="7AF63A7A" w14:textId="77777777" w:rsidR="00737B5D" w:rsidRPr="00E41074" w:rsidRDefault="00334D69" w:rsidP="00737B5D">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lastRenderedPageBreak/>
        <w:br/>
      </w:r>
      <w:r w:rsidR="00737B5D" w:rsidRPr="00E41074">
        <w:rPr>
          <w:rFonts w:ascii="Artifakt ElementOfc" w:hAnsi="Artifakt ElementOfc"/>
          <w:b/>
          <w:bCs/>
          <w:shd w:val="clear" w:color="auto" w:fill="FFFFFF"/>
        </w:rPr>
        <w:t>Assignments</w:t>
      </w:r>
      <w:r w:rsidR="00737B5D">
        <w:rPr>
          <w:rFonts w:ascii="Artifakt ElementOfc" w:hAnsi="Artifakt ElementOfc"/>
          <w:b/>
          <w:bCs/>
          <w:shd w:val="clear" w:color="auto" w:fill="FFFFFF"/>
        </w:rPr>
        <w:t xml:space="preserve"> (additional)</w:t>
      </w:r>
      <w:r w:rsidR="00737B5D" w:rsidRPr="00E41074">
        <w:rPr>
          <w:rFonts w:ascii="Artifakt ElementOfc" w:hAnsi="Artifakt ElementOfc"/>
          <w:b/>
          <w:bCs/>
          <w:shd w:val="clear" w:color="auto" w:fill="FFFFFF"/>
        </w:rPr>
        <w:t>:</w:t>
      </w:r>
    </w:p>
    <w:p w14:paraId="3630C2F6" w14:textId="77777777" w:rsidR="00737B5D" w:rsidRPr="00E41074" w:rsidRDefault="00737B5D" w:rsidP="00737B5D">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01444514" w14:textId="77777777" w:rsidR="00D02FCD" w:rsidRDefault="00D02FCD" w:rsidP="00D02FCD">
      <w:pPr>
        <w:rPr>
          <w:rFonts w:ascii="Artifakt ElementOfc" w:hAnsi="Artifakt ElementOfc" w:cs="Artifakt ElementOfc"/>
        </w:rPr>
      </w:pPr>
    </w:p>
    <w:p w14:paraId="6E21595E" w14:textId="77777777" w:rsidR="00737B5D" w:rsidRPr="00E41074" w:rsidRDefault="00737B5D" w:rsidP="00D02FCD">
      <w:pPr>
        <w:rPr>
          <w:rFonts w:ascii="Artifakt ElementOfc" w:hAnsi="Artifakt ElementOfc" w:cs="Artifakt ElementOfc"/>
        </w:rPr>
        <w:sectPr w:rsidR="00737B5D" w:rsidRPr="00E41074" w:rsidSect="00D338A3">
          <w:type w:val="continuous"/>
          <w:pgSz w:w="12240" w:h="15840"/>
          <w:pgMar w:top="720" w:right="720" w:bottom="720" w:left="720" w:header="720" w:footer="720" w:gutter="0"/>
          <w:cols w:space="720"/>
          <w:titlePg/>
          <w:docGrid w:linePitch="360"/>
        </w:sectPr>
      </w:pPr>
    </w:p>
    <w:p w14:paraId="106E643C"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pPr>
    </w:p>
    <w:p w14:paraId="760819A6"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E41074" w:rsidSect="00D338A3">
          <w:type w:val="continuous"/>
          <w:pgSz w:w="12240" w:h="15840"/>
          <w:pgMar w:top="720" w:right="720" w:bottom="720" w:left="720" w:header="720" w:footer="720" w:gutter="0"/>
          <w:cols w:space="720"/>
          <w:titlePg/>
          <w:docGrid w:linePitch="360"/>
        </w:sectPr>
      </w:pPr>
    </w:p>
    <w:p w14:paraId="0FC547D0" w14:textId="77777777" w:rsidR="00680676" w:rsidRDefault="00680676" w:rsidP="00D02FCD">
      <w:pPr>
        <w:pStyle w:val="copy"/>
        <w:rPr>
          <w:rFonts w:ascii="Artifakt ElementOfc" w:hAnsi="Artifakt ElementOfc"/>
          <w:b/>
        </w:rPr>
      </w:pPr>
      <w:r w:rsidRPr="0000670B">
        <w:rPr>
          <w:rFonts w:ascii="Artifakt ElementOfc" w:hAnsi="Artifakt ElementOfc"/>
          <w:b/>
        </w:rPr>
        <w:t xml:space="preserve">Create a fully constrained sketch </w:t>
      </w:r>
    </w:p>
    <w:p w14:paraId="660FE118" w14:textId="7A0AEA23"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461DA0">
        <w:rPr>
          <w:rFonts w:ascii="Artifakt ElementOfc" w:hAnsi="Artifakt ElementOfc"/>
          <w:bCs/>
          <w:shd w:val="clear" w:color="auto" w:fill="FFFFFF"/>
        </w:rPr>
        <w:t>15</w:t>
      </w:r>
      <w:r w:rsidR="0028563C">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r w:rsidRPr="00E41074">
        <w:rPr>
          <w:rFonts w:ascii="Artifakt ElementOfc" w:hAnsi="Artifakt ElementOfc"/>
          <w:shd w:val="clear" w:color="auto" w:fill="FFFFFF"/>
          <w:lang w:val="en-CA"/>
        </w:rPr>
        <w:t xml:space="preserve"> </w:t>
      </w:r>
    </w:p>
    <w:p w14:paraId="0A3B3D20" w14:textId="6663F163"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477020">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DA49B37" w14:textId="39D2C108"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sidR="0028563C">
        <w:rPr>
          <w:rFonts w:ascii="Artifakt ElementOfc" w:hAnsi="Artifakt ElementOfc"/>
          <w:bCs/>
          <w:shd w:val="clear" w:color="auto" w:fill="FFFFFF"/>
        </w:rPr>
        <w:t>5</w:t>
      </w:r>
      <w:r w:rsidRPr="00E41074">
        <w:rPr>
          <w:rFonts w:ascii="Artifakt ElementOfc" w:hAnsi="Artifakt ElementOfc"/>
          <w:bCs/>
          <w:shd w:val="clear" w:color="auto" w:fill="FFFFFF"/>
        </w:rPr>
        <w:t xml:space="preserve"> minutes</w:t>
      </w:r>
    </w:p>
    <w:p w14:paraId="5D0593D2" w14:textId="77777777" w:rsidR="0046708B" w:rsidRPr="0046708B" w:rsidRDefault="0046708B" w:rsidP="0046708B">
      <w:pPr>
        <w:pStyle w:val="ListParagraph"/>
        <w:numPr>
          <w:ilvl w:val="0"/>
          <w:numId w:val="30"/>
        </w:numPr>
        <w:spacing w:after="0" w:line="240" w:lineRule="auto"/>
        <w:rPr>
          <w:rFonts w:ascii="Artifakt ElementOfc" w:hAnsi="Artifakt ElementOfc" w:cs="Artifakt ElementOfc"/>
        </w:rPr>
      </w:pPr>
      <w:r w:rsidRPr="0046708B">
        <w:rPr>
          <w:rFonts w:ascii="Artifakt ElementOfc" w:hAnsi="Artifakt ElementOfc" w:cs="Artifakt ElementOfc"/>
        </w:rPr>
        <w:t>Create a 2-dimensional sketch.</w:t>
      </w:r>
    </w:p>
    <w:p w14:paraId="3A04D946" w14:textId="77777777" w:rsidR="0046708B" w:rsidRPr="0046708B" w:rsidRDefault="0046708B" w:rsidP="0046708B">
      <w:pPr>
        <w:pStyle w:val="ListParagraph"/>
        <w:numPr>
          <w:ilvl w:val="0"/>
          <w:numId w:val="30"/>
        </w:numPr>
        <w:spacing w:after="0" w:line="240" w:lineRule="auto"/>
        <w:rPr>
          <w:rFonts w:ascii="Artifakt ElementOfc" w:hAnsi="Artifakt ElementOfc" w:cs="Artifakt ElementOfc"/>
        </w:rPr>
      </w:pPr>
      <w:r w:rsidRPr="0046708B">
        <w:rPr>
          <w:rFonts w:ascii="Artifakt ElementOfc" w:hAnsi="Artifakt ElementOfc" w:cs="Artifakt ElementOfc"/>
        </w:rPr>
        <w:t>Apply dimensions and constraints.</w:t>
      </w:r>
    </w:p>
    <w:p w14:paraId="6710212D" w14:textId="77777777" w:rsidR="0046708B" w:rsidRPr="0046708B" w:rsidRDefault="0046708B" w:rsidP="0046708B">
      <w:pPr>
        <w:pStyle w:val="ListParagraph"/>
        <w:numPr>
          <w:ilvl w:val="0"/>
          <w:numId w:val="30"/>
        </w:numPr>
        <w:spacing w:after="0" w:line="240" w:lineRule="auto"/>
        <w:rPr>
          <w:rFonts w:ascii="Artifakt ElementOfc" w:hAnsi="Artifakt ElementOfc" w:cs="Artifakt ElementOfc"/>
        </w:rPr>
      </w:pPr>
      <w:r w:rsidRPr="0046708B">
        <w:rPr>
          <w:rFonts w:ascii="Artifakt ElementOfc" w:hAnsi="Artifakt ElementOfc" w:cs="Artifakt ElementOfc"/>
        </w:rPr>
        <w:t>Create sketch geometry such as lines.</w:t>
      </w:r>
    </w:p>
    <w:p w14:paraId="70D5B7E0" w14:textId="77777777" w:rsidR="0046708B" w:rsidRPr="0046708B" w:rsidRDefault="0046708B" w:rsidP="0046708B">
      <w:pPr>
        <w:pStyle w:val="ListParagraph"/>
        <w:numPr>
          <w:ilvl w:val="0"/>
          <w:numId w:val="30"/>
        </w:numPr>
        <w:spacing w:after="0" w:line="240" w:lineRule="auto"/>
        <w:rPr>
          <w:rFonts w:ascii="Artifakt ElementOfc" w:hAnsi="Artifakt ElementOfc" w:cs="Artifakt ElementOfc"/>
        </w:rPr>
      </w:pPr>
      <w:r w:rsidRPr="0046708B">
        <w:rPr>
          <w:rFonts w:ascii="Artifakt ElementOfc" w:hAnsi="Artifakt ElementOfc" w:cs="Artifakt ElementOfc"/>
        </w:rPr>
        <w:t>Create a fully constrained sketch.</w:t>
      </w:r>
    </w:p>
    <w:p w14:paraId="79E9EC59" w14:textId="77777777" w:rsidR="00C968BA" w:rsidRDefault="00C968BA" w:rsidP="00D02FCD">
      <w:pPr>
        <w:pStyle w:val="copy"/>
        <w:spacing w:line="240" w:lineRule="auto"/>
        <w:rPr>
          <w:rFonts w:ascii="Artifakt ElementOfc" w:hAnsi="Artifakt ElementOfc"/>
          <w:b/>
          <w:bCs/>
          <w:shd w:val="clear" w:color="auto" w:fill="FFFFFF"/>
        </w:rPr>
      </w:pPr>
    </w:p>
    <w:p w14:paraId="1F934E76" w14:textId="5E92CD61"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DA2B5F">
        <w:rPr>
          <w:rFonts w:ascii="Artifakt ElementOfc" w:hAnsi="Artifakt ElementOfc"/>
          <w:bCs/>
          <w:shd w:val="clear" w:color="auto" w:fill="FFFFFF"/>
        </w:rPr>
        <w:t>8</w:t>
      </w:r>
      <w:r w:rsidRPr="00E41074">
        <w:rPr>
          <w:rFonts w:ascii="Artifakt ElementOfc" w:hAnsi="Artifakt ElementOfc"/>
          <w:bCs/>
          <w:shd w:val="clear" w:color="auto" w:fill="FFFFFF"/>
        </w:rPr>
        <w:t xml:space="preserve"> minutes</w:t>
      </w:r>
    </w:p>
    <w:p w14:paraId="7135D02B" w14:textId="1D360FA6"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28563C">
        <w:rPr>
          <w:rFonts w:ascii="Artifakt ElementOfc" w:hAnsi="Artifakt ElementOfc"/>
          <w:bCs/>
          <w:shd w:val="clear" w:color="auto" w:fill="FFFFFF"/>
        </w:rPr>
        <w:t>1</w:t>
      </w:r>
      <w:r w:rsidR="00DA6F2C">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w:t>
      </w:r>
    </w:p>
    <w:p w14:paraId="4C11A54A" w14:textId="43C6C353" w:rsidR="00F14A7D" w:rsidRPr="0046708B" w:rsidRDefault="00D02FCD" w:rsidP="0046708B">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0046708B">
        <w:rPr>
          <w:rFonts w:ascii="Artifakt ElementOfc" w:hAnsi="Artifakt ElementOfc"/>
          <w:b/>
          <w:bCs/>
          <w:shd w:val="clear" w:color="auto" w:fill="FFFFFF"/>
        </w:rPr>
        <w:t xml:space="preserve"> </w:t>
      </w:r>
      <w:r w:rsidR="0046708B" w:rsidRPr="00DF4531">
        <w:rPr>
          <w:rFonts w:ascii="Artifakt ElementOfc" w:hAnsi="Artifakt ElementOfc"/>
          <w:i/>
          <w:iCs/>
          <w:shd w:val="clear" w:color="auto" w:fill="FFFFFF"/>
        </w:rPr>
        <w:t>Students create the</w:t>
      </w:r>
      <w:r w:rsidR="00DF4531" w:rsidRPr="00DF4531">
        <w:rPr>
          <w:rFonts w:ascii="Artifakt ElementOfc" w:hAnsi="Artifakt ElementOfc"/>
          <w:i/>
          <w:iCs/>
          <w:shd w:val="clear" w:color="auto" w:fill="FFFFFF"/>
        </w:rPr>
        <w:t xml:space="preserve"> design file and save as </w:t>
      </w:r>
      <w:r w:rsidR="00DF4531" w:rsidRPr="00F903F9">
        <w:rPr>
          <w:rFonts w:ascii="Artifakt ElementOfc" w:hAnsi="Artifakt ElementOfc"/>
          <w:b/>
          <w:bCs/>
          <w:i/>
          <w:iCs/>
          <w:shd w:val="clear" w:color="auto" w:fill="FFFFFF"/>
        </w:rPr>
        <w:t>MyTumbler</w:t>
      </w:r>
      <w:r w:rsidR="00DF4531" w:rsidRPr="00DF4531">
        <w:rPr>
          <w:rFonts w:ascii="Artifakt ElementOfc" w:hAnsi="Artifakt ElementOfc"/>
          <w:i/>
          <w:iCs/>
          <w:shd w:val="clear" w:color="auto" w:fill="FFFFFF"/>
        </w:rPr>
        <w:t>.</w:t>
      </w:r>
    </w:p>
    <w:p w14:paraId="69CD3C3A" w14:textId="05D80A59" w:rsidR="00D32A9F" w:rsidRPr="00E41074" w:rsidRDefault="00D32A9F" w:rsidP="00D32A9F">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b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018C7F26" w14:textId="0424D8B3" w:rsidR="00D32A9F" w:rsidRPr="008C4BF7" w:rsidRDefault="00D32A9F" w:rsidP="00D32A9F">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005B25F9" w:rsidRPr="0000670B">
        <w:rPr>
          <w:rFonts w:ascii="Artifakt ElementOfc" w:hAnsi="Artifakt ElementOfc"/>
          <w:b/>
          <w:bCs/>
        </w:rPr>
        <w:t>Create a sketch</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5</w:t>
      </w:r>
      <w:r w:rsidRPr="00D23C0F">
        <w:rPr>
          <w:rFonts w:ascii="Artifakt ElementOfc" w:hAnsi="Artifakt ElementOfc"/>
          <w:bCs/>
        </w:rPr>
        <w:t xml:space="preserve"> minutes</w:t>
      </w:r>
      <w:r w:rsidR="00DA6F2C">
        <w:rPr>
          <w:rFonts w:ascii="Artifakt ElementOfc" w:hAnsi="Artifakt ElementOfc"/>
          <w:bCs/>
        </w:rPr>
        <w:t xml:space="preserve">. </w:t>
      </w:r>
      <w:r w:rsidR="00DA6F2C" w:rsidRPr="00DA6F2C">
        <w:rPr>
          <w:rFonts w:ascii="Artifakt ElementOfc" w:hAnsi="Artifakt ElementOfc"/>
          <w:bCs/>
          <w:i/>
          <w:iCs/>
        </w:rPr>
        <w:t xml:space="preserve">Dataset: </w:t>
      </w:r>
      <w:r w:rsidR="00F93F30">
        <w:rPr>
          <w:rFonts w:ascii="Artifakt ElementOfc" w:hAnsi="Artifakt ElementOfc"/>
          <w:bCs/>
          <w:i/>
          <w:iCs/>
        </w:rPr>
        <w:t xml:space="preserve">Students create a new design file named </w:t>
      </w:r>
      <w:r w:rsidR="00F903F9">
        <w:rPr>
          <w:rFonts w:ascii="Artifakt ElementOfc" w:hAnsi="Artifakt ElementOfc"/>
          <w:bCs/>
          <w:i/>
          <w:iCs/>
        </w:rPr>
        <w:t>Tumbler_Coaster</w:t>
      </w:r>
      <w:r w:rsidR="00DA6F2C" w:rsidRPr="00DA6F2C">
        <w:rPr>
          <w:rFonts w:ascii="Artifakt ElementOfc" w:hAnsi="Artifakt ElementOfc"/>
          <w:bCs/>
          <w:i/>
          <w:iCs/>
        </w:rPr>
        <w:t>.</w:t>
      </w:r>
    </w:p>
    <w:p w14:paraId="05F694DF" w14:textId="77777777" w:rsidR="00D32A9F" w:rsidRPr="00E41074" w:rsidRDefault="00D32A9F" w:rsidP="00D32A9F">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38B4422C" w14:textId="77777777" w:rsidR="000277E4" w:rsidRPr="00E41074" w:rsidRDefault="000277E4" w:rsidP="00D02FCD">
      <w:pPr>
        <w:rPr>
          <w:rFonts w:ascii="Artifakt ElementOfc" w:hAnsi="Artifakt ElementOfc" w:cs="Artifakt ElementOfc"/>
        </w:rPr>
        <w:sectPr w:rsidR="000277E4" w:rsidRPr="00E41074" w:rsidSect="00D338A3">
          <w:type w:val="continuous"/>
          <w:pgSz w:w="12240" w:h="15840"/>
          <w:pgMar w:top="720" w:right="720" w:bottom="720" w:left="720" w:header="720" w:footer="720" w:gutter="0"/>
          <w:cols w:space="720"/>
          <w:titlePg/>
          <w:docGrid w:linePitch="360"/>
        </w:sectPr>
      </w:pPr>
    </w:p>
    <w:p w14:paraId="765B6779"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pPr>
    </w:p>
    <w:p w14:paraId="2B9D96D4"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E41074" w:rsidSect="00D338A3">
          <w:type w:val="continuous"/>
          <w:pgSz w:w="12240" w:h="15840"/>
          <w:pgMar w:top="720" w:right="720" w:bottom="720" w:left="720" w:header="720" w:footer="720" w:gutter="0"/>
          <w:cols w:space="720"/>
          <w:titlePg/>
          <w:docGrid w:linePitch="360"/>
        </w:sectPr>
      </w:pPr>
    </w:p>
    <w:p w14:paraId="732E9FF0" w14:textId="77777777" w:rsidR="00007B65" w:rsidRDefault="00007B65" w:rsidP="00D02FCD">
      <w:pPr>
        <w:pStyle w:val="copy"/>
        <w:rPr>
          <w:rFonts w:ascii="Artifakt ElementOfc" w:hAnsi="Artifakt ElementOfc"/>
          <w:b/>
        </w:rPr>
      </w:pPr>
      <w:r w:rsidRPr="0000670B">
        <w:rPr>
          <w:rFonts w:ascii="Artifakt ElementOfc" w:hAnsi="Artifakt ElementOfc"/>
          <w:b/>
        </w:rPr>
        <w:t xml:space="preserve">Create features from 2D sketches </w:t>
      </w:r>
    </w:p>
    <w:p w14:paraId="15D202F7" w14:textId="0423F9B1"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E57DD4">
        <w:rPr>
          <w:rFonts w:ascii="Artifakt ElementOfc" w:hAnsi="Artifakt ElementOfc"/>
          <w:bCs/>
          <w:shd w:val="clear" w:color="auto" w:fill="FFFFFF"/>
        </w:rPr>
        <w:t>15</w:t>
      </w:r>
      <w:r w:rsidR="00903AAB">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r w:rsidRPr="00E41074">
        <w:rPr>
          <w:rFonts w:ascii="Artifakt ElementOfc" w:hAnsi="Artifakt ElementOfc"/>
          <w:shd w:val="clear" w:color="auto" w:fill="FFFFFF"/>
          <w:lang w:val="en-CA"/>
        </w:rPr>
        <w:t xml:space="preserve"> </w:t>
      </w:r>
    </w:p>
    <w:p w14:paraId="34C86F8F" w14:textId="5C111C04"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605ACD">
        <w:rPr>
          <w:rFonts w:ascii="Artifakt ElementOfc" w:hAnsi="Artifakt ElementOfc"/>
          <w:bCs/>
          <w:shd w:val="clear" w:color="auto" w:fill="FFFFFF"/>
        </w:rPr>
        <w:t>1 minute</w:t>
      </w:r>
    </w:p>
    <w:p w14:paraId="086C92C6" w14:textId="092159FB"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lastRenderedPageBreak/>
        <w:t>Demonstrate:</w:t>
      </w:r>
      <w:r w:rsidRPr="00E41074">
        <w:rPr>
          <w:rFonts w:ascii="Artifakt ElementOfc" w:hAnsi="Artifakt ElementOfc"/>
          <w:shd w:val="clear" w:color="auto" w:fill="FFFFFF"/>
        </w:rPr>
        <w:t xml:space="preserve"> </w:t>
      </w:r>
      <w:r w:rsidR="00E57DD4">
        <w:rPr>
          <w:rFonts w:ascii="Artifakt ElementOfc" w:hAnsi="Artifakt ElementOfc"/>
          <w:bCs/>
          <w:shd w:val="clear" w:color="auto" w:fill="FFFFFF"/>
        </w:rPr>
        <w:t xml:space="preserve">6 </w:t>
      </w:r>
      <w:r w:rsidR="007F44AD">
        <w:rPr>
          <w:rFonts w:ascii="Artifakt ElementOfc" w:hAnsi="Artifakt ElementOfc"/>
          <w:bCs/>
          <w:shd w:val="clear" w:color="auto" w:fill="FFFFFF"/>
        </w:rPr>
        <w:t>minutes</w:t>
      </w:r>
    </w:p>
    <w:p w14:paraId="3471B74D" w14:textId="77777777" w:rsidR="0001534D" w:rsidRPr="0001534D" w:rsidRDefault="0001534D" w:rsidP="0001534D">
      <w:pPr>
        <w:pStyle w:val="ListParagraph"/>
        <w:numPr>
          <w:ilvl w:val="0"/>
          <w:numId w:val="32"/>
        </w:numPr>
        <w:spacing w:after="0" w:line="240" w:lineRule="auto"/>
        <w:rPr>
          <w:rFonts w:ascii="Artifakt ElementOfc" w:hAnsi="Artifakt ElementOfc" w:cs="Artifakt ElementOfc"/>
        </w:rPr>
      </w:pPr>
      <w:r w:rsidRPr="0001534D">
        <w:rPr>
          <w:rFonts w:ascii="Artifakt ElementOfc" w:hAnsi="Artifakt ElementOfc" w:cs="Artifakt ElementOfc"/>
        </w:rPr>
        <w:t>Create features and a solid body from 2D sketches.</w:t>
      </w:r>
    </w:p>
    <w:p w14:paraId="0991C364" w14:textId="77777777" w:rsidR="0001534D" w:rsidRPr="0001534D" w:rsidRDefault="0001534D" w:rsidP="0001534D">
      <w:pPr>
        <w:pStyle w:val="ListParagraph"/>
        <w:numPr>
          <w:ilvl w:val="0"/>
          <w:numId w:val="32"/>
        </w:numPr>
        <w:spacing w:after="0" w:line="240" w:lineRule="auto"/>
        <w:rPr>
          <w:rFonts w:ascii="Artifakt ElementOfc" w:hAnsi="Artifakt ElementOfc" w:cs="Artifakt ElementOfc"/>
        </w:rPr>
      </w:pPr>
      <w:r w:rsidRPr="0001534D">
        <w:rPr>
          <w:rFonts w:ascii="Artifakt ElementOfc" w:hAnsi="Artifakt ElementOfc" w:cs="Artifakt ElementOfc"/>
        </w:rPr>
        <w:t>Extrude and revolve a profile.</w:t>
      </w:r>
    </w:p>
    <w:p w14:paraId="38019292" w14:textId="77777777" w:rsidR="0001534D" w:rsidRPr="0001534D" w:rsidRDefault="0001534D" w:rsidP="0001534D">
      <w:pPr>
        <w:pStyle w:val="ListParagraph"/>
        <w:numPr>
          <w:ilvl w:val="0"/>
          <w:numId w:val="32"/>
        </w:numPr>
        <w:spacing w:after="0" w:line="240" w:lineRule="auto"/>
        <w:rPr>
          <w:rFonts w:ascii="Artifakt ElementOfc" w:hAnsi="Artifakt ElementOfc" w:cs="Artifakt ElementOfc"/>
        </w:rPr>
      </w:pPr>
      <w:r w:rsidRPr="0001534D">
        <w:rPr>
          <w:rFonts w:ascii="Artifakt ElementOfc" w:hAnsi="Artifakt ElementOfc" w:cs="Artifakt ElementOfc"/>
        </w:rPr>
        <w:t>Hollow a solid body by using the Shell tool.</w:t>
      </w:r>
    </w:p>
    <w:p w14:paraId="2F60AA34" w14:textId="77777777" w:rsidR="0001534D" w:rsidRPr="0001534D" w:rsidRDefault="0001534D" w:rsidP="0001534D">
      <w:pPr>
        <w:pStyle w:val="ListParagraph"/>
        <w:numPr>
          <w:ilvl w:val="0"/>
          <w:numId w:val="32"/>
        </w:numPr>
        <w:spacing w:after="0" w:line="240" w:lineRule="auto"/>
        <w:rPr>
          <w:rFonts w:ascii="Artifakt ElementOfc" w:hAnsi="Artifakt ElementOfc" w:cs="Artifakt ElementOfc"/>
        </w:rPr>
      </w:pPr>
      <w:r w:rsidRPr="0001534D">
        <w:rPr>
          <w:rFonts w:ascii="Artifakt ElementOfc" w:hAnsi="Artifakt ElementOfc" w:cs="Artifakt ElementOfc"/>
        </w:rPr>
        <w:t>Create round edges using the Fillet tool.</w:t>
      </w:r>
    </w:p>
    <w:p w14:paraId="6FD517F7" w14:textId="77777777" w:rsidR="00F420CC" w:rsidRDefault="00F420CC" w:rsidP="00D02FCD">
      <w:pPr>
        <w:pStyle w:val="copy"/>
        <w:spacing w:line="240" w:lineRule="auto"/>
        <w:rPr>
          <w:rFonts w:ascii="Artifakt ElementOfc" w:hAnsi="Artifakt ElementOfc"/>
          <w:b/>
          <w:bCs/>
          <w:shd w:val="clear" w:color="auto" w:fill="FFFFFF"/>
        </w:rPr>
      </w:pPr>
    </w:p>
    <w:p w14:paraId="1C4BEF35" w14:textId="57D4F12A"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6B665F">
        <w:rPr>
          <w:rFonts w:ascii="Artifakt ElementOfc" w:hAnsi="Artifakt ElementOfc"/>
          <w:bCs/>
          <w:shd w:val="clear" w:color="auto" w:fill="FFFFFF"/>
        </w:rPr>
        <w:t xml:space="preserve">7 </w:t>
      </w:r>
      <w:r w:rsidR="007F44AD">
        <w:rPr>
          <w:rFonts w:ascii="Artifakt ElementOfc" w:hAnsi="Artifakt ElementOfc"/>
          <w:bCs/>
          <w:shd w:val="clear" w:color="auto" w:fill="FFFFFF"/>
        </w:rPr>
        <w:t>minutes</w:t>
      </w:r>
    </w:p>
    <w:p w14:paraId="282482E5" w14:textId="114D5980"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9558A1">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534A363" w14:textId="3B733099" w:rsidR="00F14A7D" w:rsidRPr="004011CC" w:rsidRDefault="00D02FCD" w:rsidP="004011CC">
      <w:pPr>
        <w:pStyle w:val="copy"/>
        <w:spacing w:line="240" w:lineRule="auto"/>
        <w:rPr>
          <w:rFonts w:ascii="Artifakt ElementOfc" w:hAnsi="Artifakt ElementOfc"/>
          <w:b/>
          <w:bCs/>
          <w:shd w:val="clear" w:color="auto" w:fill="FFFFFF"/>
        </w:rPr>
      </w:pPr>
      <w:r w:rsidRPr="00E41074">
        <w:rPr>
          <w:rFonts w:ascii="Artifakt ElementOfc" w:hAnsi="Artifakt ElementOfc"/>
          <w:b/>
          <w:bCs/>
          <w:shd w:val="clear" w:color="auto" w:fill="FFFFFF"/>
        </w:rPr>
        <w:t>Datasets:</w:t>
      </w:r>
      <w:r w:rsidR="004011CC">
        <w:rPr>
          <w:rFonts w:ascii="Artifakt ElementOfc" w:hAnsi="Artifakt ElementOfc"/>
          <w:b/>
          <w:bCs/>
          <w:shd w:val="clear" w:color="auto" w:fill="FFFFFF"/>
        </w:rPr>
        <w:t xml:space="preserve"> </w:t>
      </w:r>
      <w:r w:rsidR="004011CC" w:rsidRPr="00DF4531">
        <w:rPr>
          <w:rFonts w:ascii="Artifakt ElementOfc" w:hAnsi="Artifakt ElementOfc"/>
          <w:i/>
          <w:iCs/>
          <w:shd w:val="clear" w:color="auto" w:fill="FFFFFF"/>
        </w:rPr>
        <w:t xml:space="preserve">Students </w:t>
      </w:r>
      <w:r w:rsidR="004011CC">
        <w:rPr>
          <w:rFonts w:ascii="Artifakt ElementOfc" w:hAnsi="Artifakt ElementOfc"/>
          <w:i/>
          <w:iCs/>
          <w:shd w:val="clear" w:color="auto" w:fill="FFFFFF"/>
        </w:rPr>
        <w:t>continue to build on their created</w:t>
      </w:r>
      <w:r w:rsidR="004011CC" w:rsidRPr="00DF4531">
        <w:rPr>
          <w:rFonts w:ascii="Artifakt ElementOfc" w:hAnsi="Artifakt ElementOfc"/>
          <w:i/>
          <w:iCs/>
          <w:shd w:val="clear" w:color="auto" w:fill="FFFFFF"/>
        </w:rPr>
        <w:t xml:space="preserve"> design file </w:t>
      </w:r>
      <w:r w:rsidR="004011CC" w:rsidRPr="00F903F9">
        <w:rPr>
          <w:rFonts w:ascii="Artifakt ElementOfc" w:hAnsi="Artifakt ElementOfc"/>
          <w:b/>
          <w:bCs/>
          <w:i/>
          <w:iCs/>
          <w:shd w:val="clear" w:color="auto" w:fill="FFFFFF"/>
        </w:rPr>
        <w:t>MyTumbler</w:t>
      </w:r>
      <w:r w:rsidR="004011CC">
        <w:rPr>
          <w:rFonts w:ascii="Artifakt ElementOfc" w:hAnsi="Artifakt ElementOfc"/>
          <w:b/>
          <w:bCs/>
          <w:i/>
          <w:iCs/>
          <w:shd w:val="clear" w:color="auto" w:fill="FFFFFF"/>
        </w:rPr>
        <w:t>.</w:t>
      </w:r>
    </w:p>
    <w:p w14:paraId="306F293E" w14:textId="77777777" w:rsidR="007B1A65" w:rsidRPr="00E41074" w:rsidRDefault="007B1A65" w:rsidP="007B1A65">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38DFAFA" w14:textId="18E2A343" w:rsidR="007B1A65" w:rsidRPr="008C4BF7" w:rsidRDefault="007B1A65" w:rsidP="007B1A65">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001B5012">
        <w:rPr>
          <w:rFonts w:ascii="Artifakt ElementOfc" w:hAnsi="Artifakt ElementOfc"/>
          <w:b/>
          <w:bCs/>
        </w:rPr>
        <w:t>Extrude a sketch profile</w:t>
      </w:r>
      <w:r w:rsidRPr="00E41074">
        <w:rPr>
          <w:rFonts w:ascii="Artifakt ElementOfc" w:hAnsi="Artifakt ElementOfc"/>
          <w:b/>
          <w:bCs/>
        </w:rPr>
        <w:t>:</w:t>
      </w:r>
      <w:r w:rsidRPr="00E41074">
        <w:rPr>
          <w:rFonts w:ascii="Artifakt ElementOfc" w:hAnsi="Artifakt ElementOfc"/>
        </w:rPr>
        <w:t xml:space="preserve"> </w:t>
      </w:r>
      <w:r w:rsidR="0018656F">
        <w:rPr>
          <w:rFonts w:ascii="Artifakt ElementOfc" w:hAnsi="Artifakt ElementOfc"/>
          <w:bCs/>
        </w:rPr>
        <w:t>5</w:t>
      </w:r>
      <w:r>
        <w:rPr>
          <w:rFonts w:ascii="Artifakt ElementOfc" w:hAnsi="Artifakt ElementOfc"/>
          <w:bCs/>
        </w:rPr>
        <w:t xml:space="preserve"> </w:t>
      </w:r>
      <w:r w:rsidRPr="00E41074">
        <w:rPr>
          <w:rFonts w:ascii="Artifakt ElementOfc" w:hAnsi="Artifakt ElementOfc"/>
          <w:bCs/>
        </w:rPr>
        <w:t>minutes</w:t>
      </w:r>
      <w:r w:rsidR="00DA6F2C">
        <w:rPr>
          <w:rFonts w:ascii="Artifakt ElementOfc" w:hAnsi="Artifakt ElementOfc"/>
          <w:bCs/>
        </w:rPr>
        <w:t xml:space="preserve">. </w:t>
      </w:r>
      <w:r w:rsidR="00DA6F2C" w:rsidRPr="00DA6F2C">
        <w:rPr>
          <w:rFonts w:ascii="Artifakt ElementOfc" w:hAnsi="Artifakt ElementOfc"/>
          <w:bCs/>
          <w:i/>
          <w:iCs/>
        </w:rPr>
        <w:t xml:space="preserve">Dataset: </w:t>
      </w:r>
      <w:r w:rsidR="00B82C94">
        <w:rPr>
          <w:rFonts w:ascii="Artifakt ElementOfc" w:hAnsi="Artifakt ElementOfc"/>
          <w:bCs/>
          <w:i/>
          <w:iCs/>
        </w:rPr>
        <w:t xml:space="preserve">Students use file created in previous exercise or can use suppled dataset named </w:t>
      </w:r>
      <w:r w:rsidR="00B82C94" w:rsidRPr="00B97466">
        <w:rPr>
          <w:b/>
          <w:bCs/>
          <w:i/>
          <w:iCs/>
        </w:rPr>
        <w:t>Tumbler_Coaster_Sketch.f3d</w:t>
      </w:r>
      <w:r w:rsidR="00DA6F2C" w:rsidRPr="00DA6F2C">
        <w:rPr>
          <w:rFonts w:ascii="Artifakt ElementOfc" w:hAnsi="Artifakt ElementOfc"/>
          <w:bCs/>
          <w:i/>
          <w:iCs/>
        </w:rPr>
        <w:t>.</w:t>
      </w:r>
    </w:p>
    <w:p w14:paraId="68E21F49" w14:textId="77777777" w:rsidR="007B1A65" w:rsidRPr="00E41074" w:rsidRDefault="007B1A65" w:rsidP="007B1A65">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4EADF221" w14:textId="775E9033" w:rsidR="00D02FCD" w:rsidRPr="00E41074" w:rsidRDefault="00D02FCD" w:rsidP="007B1A65">
      <w:pPr>
        <w:pStyle w:val="copy"/>
        <w:rPr>
          <w:rFonts w:ascii="Artifakt ElementOfc" w:hAnsi="Artifakt ElementOfc"/>
        </w:rPr>
        <w:sectPr w:rsidR="00D02FCD" w:rsidRPr="00E41074" w:rsidSect="00D338A3">
          <w:type w:val="continuous"/>
          <w:pgSz w:w="12240" w:h="15840"/>
          <w:pgMar w:top="720" w:right="720" w:bottom="720" w:left="720" w:header="720" w:footer="720" w:gutter="0"/>
          <w:cols w:space="720"/>
          <w:titlePg/>
          <w:docGrid w:linePitch="360"/>
        </w:sectPr>
      </w:pPr>
    </w:p>
    <w:p w14:paraId="022ECA49" w14:textId="0162DE32" w:rsidR="00D02FCD" w:rsidRPr="00E41074" w:rsidRDefault="00D02FCD" w:rsidP="00D02FCD">
      <w:pPr>
        <w:pStyle w:val="copy"/>
        <w:rPr>
          <w:rFonts w:ascii="Artifakt ElementOfc" w:hAnsi="Artifakt ElementOfc"/>
          <w:b/>
          <w:bCs/>
          <w:shd w:val="clear" w:color="auto" w:fill="FFFFFF"/>
        </w:rPr>
      </w:pPr>
      <w:r>
        <w:rPr>
          <w:rFonts w:ascii="Artifakt ElementOfc" w:hAnsi="Artifakt ElementOfc"/>
          <w:b/>
          <w:bCs/>
          <w:shd w:val="clear" w:color="auto" w:fill="FFFFFF"/>
        </w:rPr>
        <w:br/>
      </w:r>
    </w:p>
    <w:p w14:paraId="58131461" w14:textId="77777777" w:rsidR="00D02FCD" w:rsidRPr="00E41074" w:rsidRDefault="00D02FCD" w:rsidP="00D02FCD">
      <w:pPr>
        <w:rPr>
          <w:rFonts w:ascii="Artifakt ElementOfc" w:hAnsi="Artifakt ElementOfc" w:cs="Artifakt ElementOfc"/>
        </w:rPr>
        <w:sectPr w:rsidR="00D02FCD" w:rsidRPr="00E41074" w:rsidSect="00D338A3">
          <w:type w:val="continuous"/>
          <w:pgSz w:w="12240" w:h="15840"/>
          <w:pgMar w:top="720" w:right="720" w:bottom="720" w:left="720" w:header="720" w:footer="720" w:gutter="0"/>
          <w:cols w:space="720"/>
          <w:titlePg/>
          <w:docGrid w:linePitch="360"/>
        </w:sectPr>
      </w:pPr>
    </w:p>
    <w:p w14:paraId="6F01C07A"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pPr>
    </w:p>
    <w:p w14:paraId="3142071A" w14:textId="77777777" w:rsidR="00D02FCD" w:rsidRPr="00E41074" w:rsidRDefault="00D02FCD" w:rsidP="00D02FCD">
      <w:pPr>
        <w:pBdr>
          <w:top w:val="single" w:sz="4" w:space="1" w:color="auto"/>
        </w:pBdr>
        <w:rPr>
          <w:rFonts w:ascii="Artifakt ElementOfc" w:hAnsi="Artifakt ElementOfc" w:cs="Artifakt ElementOfc"/>
          <w:b/>
          <w:color w:val="000000"/>
          <w:shd w:val="clear" w:color="auto" w:fill="FFFFFF"/>
        </w:rPr>
        <w:sectPr w:rsidR="00D02FCD" w:rsidRPr="00E41074" w:rsidSect="00D338A3">
          <w:type w:val="continuous"/>
          <w:pgSz w:w="12240" w:h="15840"/>
          <w:pgMar w:top="720" w:right="720" w:bottom="720" w:left="720" w:header="720" w:footer="720" w:gutter="0"/>
          <w:cols w:space="720"/>
          <w:titlePg/>
          <w:docGrid w:linePitch="360"/>
        </w:sectPr>
      </w:pPr>
    </w:p>
    <w:p w14:paraId="7C2DF012" w14:textId="77777777" w:rsidR="002F40BB" w:rsidRDefault="002F40BB" w:rsidP="00D02FCD">
      <w:pPr>
        <w:pStyle w:val="copy"/>
        <w:rPr>
          <w:rFonts w:ascii="Artifakt ElementOfc" w:hAnsi="Artifakt ElementOfc"/>
          <w:b/>
          <w:bCs/>
          <w:shd w:val="clear" w:color="auto" w:fill="FFFFFF"/>
        </w:rPr>
      </w:pPr>
      <w:r w:rsidRPr="0000670B">
        <w:rPr>
          <w:rFonts w:ascii="Artifakt ElementOfc" w:hAnsi="Artifakt ElementOfc"/>
          <w:b/>
        </w:rPr>
        <w:t>Create new components in an assembly</w:t>
      </w:r>
      <w:r w:rsidRPr="00E41074">
        <w:rPr>
          <w:rFonts w:ascii="Artifakt ElementOfc" w:hAnsi="Artifakt ElementOfc"/>
          <w:b/>
          <w:bCs/>
          <w:shd w:val="clear" w:color="auto" w:fill="FFFFFF"/>
        </w:rPr>
        <w:t xml:space="preserve"> </w:t>
      </w:r>
    </w:p>
    <w:p w14:paraId="0DB8502A" w14:textId="4CBAE17D"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sidR="00AE0AD2">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72E8225D" w14:textId="05BC8841"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sidR="00F73320">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E7B3216" w14:textId="3EBE32C0" w:rsidR="00D02FCD" w:rsidRPr="00E41074" w:rsidRDefault="00D02FCD" w:rsidP="00D02FCD">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sidR="00F73320">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22C6B0B4" w14:textId="77777777" w:rsidR="00605225" w:rsidRPr="00605225" w:rsidRDefault="00605225" w:rsidP="00605225">
      <w:pPr>
        <w:pStyle w:val="ListParagraph"/>
        <w:numPr>
          <w:ilvl w:val="0"/>
          <w:numId w:val="34"/>
        </w:numPr>
        <w:spacing w:after="0" w:line="240" w:lineRule="auto"/>
        <w:rPr>
          <w:rFonts w:ascii="Artifakt ElementOfc" w:hAnsi="Artifakt ElementOfc" w:cs="Artifakt ElementOfc"/>
        </w:rPr>
      </w:pPr>
      <w:r w:rsidRPr="00605225">
        <w:rPr>
          <w:rFonts w:ascii="Artifakt ElementOfc" w:hAnsi="Artifakt ElementOfc" w:cs="Artifakt ElementOfc"/>
        </w:rPr>
        <w:t>Distinguish between bodies and components.</w:t>
      </w:r>
    </w:p>
    <w:p w14:paraId="3B75A449" w14:textId="77777777" w:rsidR="00605225" w:rsidRPr="00605225" w:rsidRDefault="00605225" w:rsidP="00605225">
      <w:pPr>
        <w:pStyle w:val="ListParagraph"/>
        <w:numPr>
          <w:ilvl w:val="0"/>
          <w:numId w:val="34"/>
        </w:numPr>
        <w:spacing w:after="0" w:line="240" w:lineRule="auto"/>
        <w:rPr>
          <w:rFonts w:ascii="Artifakt ElementOfc" w:hAnsi="Artifakt ElementOfc" w:cs="Artifakt ElementOfc"/>
        </w:rPr>
      </w:pPr>
      <w:r w:rsidRPr="00605225">
        <w:rPr>
          <w:rFonts w:ascii="Artifakt ElementOfc" w:hAnsi="Artifakt ElementOfc" w:cs="Artifakt ElementOfc"/>
        </w:rPr>
        <w:t>Define top-down and bottom-up assemblies.</w:t>
      </w:r>
    </w:p>
    <w:p w14:paraId="2B2C5585" w14:textId="77777777" w:rsidR="00605225" w:rsidRPr="00605225" w:rsidRDefault="00605225" w:rsidP="00605225">
      <w:pPr>
        <w:pStyle w:val="ListParagraph"/>
        <w:numPr>
          <w:ilvl w:val="0"/>
          <w:numId w:val="34"/>
        </w:numPr>
        <w:spacing w:after="0" w:line="240" w:lineRule="auto"/>
        <w:rPr>
          <w:rFonts w:ascii="Artifakt ElementOfc" w:hAnsi="Artifakt ElementOfc" w:cs="Artifakt ElementOfc"/>
        </w:rPr>
      </w:pPr>
      <w:r w:rsidRPr="00605225">
        <w:rPr>
          <w:rFonts w:ascii="Artifakt ElementOfc" w:hAnsi="Artifakt ElementOfc" w:cs="Artifakt ElementOfc"/>
        </w:rPr>
        <w:t>Create a new component in an assembly file.</w:t>
      </w:r>
    </w:p>
    <w:p w14:paraId="3B4230A7" w14:textId="77777777" w:rsidR="00FB4249" w:rsidRDefault="00FB4249" w:rsidP="00D02FCD">
      <w:pPr>
        <w:pStyle w:val="copy"/>
        <w:spacing w:line="240" w:lineRule="auto"/>
        <w:rPr>
          <w:rFonts w:ascii="Artifakt ElementOfc" w:hAnsi="Artifakt ElementOfc"/>
          <w:b/>
          <w:bCs/>
          <w:shd w:val="clear" w:color="auto" w:fill="FFFFFF"/>
        </w:rPr>
      </w:pPr>
    </w:p>
    <w:p w14:paraId="0174228B" w14:textId="3DA19A9C"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AE0AD2">
        <w:rPr>
          <w:rFonts w:ascii="Artifakt ElementOfc" w:hAnsi="Artifakt ElementOfc"/>
          <w:bCs/>
          <w:shd w:val="clear" w:color="auto" w:fill="FFFFFF"/>
        </w:rPr>
        <w:t>7</w:t>
      </w:r>
      <w:r w:rsidR="007C7D3A">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5F5DE112" w14:textId="0665EBB5" w:rsidR="00D02FCD" w:rsidRPr="00E41074" w:rsidRDefault="00D02FCD" w:rsidP="00D02FCD">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sidR="007C7D3A">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302000B" w14:textId="2CF72571" w:rsidR="005975BA" w:rsidRDefault="00D02FCD" w:rsidP="00605225">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sidR="00605225">
        <w:rPr>
          <w:rFonts w:ascii="Artifakt ElementOfc" w:hAnsi="Artifakt ElementOfc"/>
          <w:b/>
          <w:bCs/>
          <w:shd w:val="clear" w:color="auto" w:fill="FFFFFF"/>
        </w:rPr>
        <w:t xml:space="preserve"> </w:t>
      </w:r>
      <w:r w:rsidR="00605225" w:rsidRPr="00DF4531">
        <w:rPr>
          <w:rFonts w:ascii="Artifakt ElementOfc" w:hAnsi="Artifakt ElementOfc"/>
          <w:i/>
          <w:iCs/>
          <w:shd w:val="clear" w:color="auto" w:fill="FFFFFF"/>
        </w:rPr>
        <w:t xml:space="preserve">Students </w:t>
      </w:r>
      <w:r w:rsidR="00605225">
        <w:rPr>
          <w:rFonts w:ascii="Artifakt ElementOfc" w:hAnsi="Artifakt ElementOfc"/>
          <w:i/>
          <w:iCs/>
          <w:shd w:val="clear" w:color="auto" w:fill="FFFFFF"/>
        </w:rPr>
        <w:t>continue to build on their created</w:t>
      </w:r>
      <w:r w:rsidR="00605225" w:rsidRPr="00DF4531">
        <w:rPr>
          <w:rFonts w:ascii="Artifakt ElementOfc" w:hAnsi="Artifakt ElementOfc"/>
          <w:i/>
          <w:iCs/>
          <w:shd w:val="clear" w:color="auto" w:fill="FFFFFF"/>
        </w:rPr>
        <w:t xml:space="preserve"> design file </w:t>
      </w:r>
      <w:r w:rsidR="00605225" w:rsidRPr="00F903F9">
        <w:rPr>
          <w:rFonts w:ascii="Artifakt ElementOfc" w:hAnsi="Artifakt ElementOfc"/>
          <w:b/>
          <w:bCs/>
          <w:i/>
          <w:iCs/>
          <w:shd w:val="clear" w:color="auto" w:fill="FFFFFF"/>
        </w:rPr>
        <w:t>MyTumbler</w:t>
      </w:r>
      <w:r w:rsidR="00605225">
        <w:rPr>
          <w:rFonts w:ascii="Artifakt ElementOfc" w:hAnsi="Artifakt ElementOfc"/>
          <w:b/>
          <w:bCs/>
          <w:i/>
          <w:iCs/>
          <w:shd w:val="clear" w:color="auto" w:fill="FFFFFF"/>
        </w:rPr>
        <w:t>.</w:t>
      </w:r>
    </w:p>
    <w:p w14:paraId="61FCC998" w14:textId="77777777" w:rsidR="00F14A7D" w:rsidRDefault="00F14A7D" w:rsidP="00D02FCD">
      <w:pPr>
        <w:pStyle w:val="copy"/>
        <w:rPr>
          <w:rFonts w:ascii="Artifakt ElementOfc" w:hAnsi="Artifakt ElementOfc"/>
          <w:b/>
          <w:bCs/>
          <w:shd w:val="clear" w:color="auto" w:fill="FFFFFF"/>
        </w:rPr>
      </w:pPr>
    </w:p>
    <w:p w14:paraId="4EC84F6E" w14:textId="77777777" w:rsidR="005975BA" w:rsidRPr="00E41074" w:rsidRDefault="005975BA" w:rsidP="005975BA">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lastRenderedPageBreak/>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25F40E84" w14:textId="7E8D0963" w:rsidR="007C7D3A" w:rsidRPr="000313C3" w:rsidRDefault="007C7D3A" w:rsidP="000313C3">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4DC05F95" w14:textId="77777777" w:rsidR="009D556A" w:rsidRDefault="009D556A" w:rsidP="005975BA">
      <w:pPr>
        <w:pStyle w:val="copy"/>
        <w:rPr>
          <w:rFonts w:ascii="Artifakt ElementOfc" w:hAnsi="Artifakt ElementOfc"/>
          <w:b/>
          <w:bCs/>
          <w:shd w:val="clear" w:color="auto" w:fill="FFFFFF"/>
        </w:rPr>
      </w:pPr>
    </w:p>
    <w:p w14:paraId="64E5EA7B" w14:textId="285E6C42" w:rsidR="005975BA" w:rsidRPr="00E41074" w:rsidRDefault="005975BA" w:rsidP="005975BA">
      <w:pPr>
        <w:pStyle w:val="copy"/>
        <w:rPr>
          <w:rFonts w:ascii="Artifakt ElementOfc" w:hAnsi="Artifakt ElementOfc"/>
        </w:rPr>
        <w:sectPr w:rsidR="005975BA" w:rsidRPr="00E41074" w:rsidSect="00D338A3">
          <w:type w:val="continuous"/>
          <w:pgSz w:w="12240" w:h="15840"/>
          <w:pgMar w:top="720" w:right="720" w:bottom="720" w:left="720" w:header="720" w:footer="720" w:gutter="0"/>
          <w:cols w:space="720"/>
          <w:titlePg/>
          <w:docGrid w:linePitch="360"/>
        </w:sectPr>
      </w:pPr>
    </w:p>
    <w:p w14:paraId="6361657F" w14:textId="77777777" w:rsidR="009D556A" w:rsidRPr="00E41074" w:rsidRDefault="009D556A" w:rsidP="009D556A">
      <w:pPr>
        <w:pBdr>
          <w:top w:val="single" w:sz="4" w:space="1" w:color="auto"/>
        </w:pBdr>
        <w:rPr>
          <w:rFonts w:ascii="Artifakt ElementOfc" w:hAnsi="Artifakt ElementOfc" w:cs="Artifakt ElementOfc"/>
          <w:b/>
          <w:color w:val="000000"/>
          <w:shd w:val="clear" w:color="auto" w:fill="FFFFFF"/>
        </w:rPr>
      </w:pPr>
    </w:p>
    <w:p w14:paraId="543310E7" w14:textId="77777777" w:rsidR="00527EBD" w:rsidRDefault="00527EBD" w:rsidP="00254AB5">
      <w:pPr>
        <w:pStyle w:val="copy"/>
        <w:rPr>
          <w:rFonts w:ascii="Artifakt ElementOfc" w:hAnsi="Artifakt ElementOfc"/>
          <w:b/>
        </w:rPr>
      </w:pPr>
      <w:r w:rsidRPr="0000670B">
        <w:rPr>
          <w:rFonts w:ascii="Artifakt ElementOfc" w:hAnsi="Artifakt ElementOfc"/>
          <w:b/>
        </w:rPr>
        <w:t xml:space="preserve">Use existing geometry to create a </w:t>
      </w:r>
      <w:r>
        <w:rPr>
          <w:rFonts w:ascii="Artifakt ElementOfc" w:hAnsi="Artifakt ElementOfc"/>
          <w:b/>
        </w:rPr>
        <w:t>design</w:t>
      </w:r>
    </w:p>
    <w:p w14:paraId="38943555" w14:textId="00478E84" w:rsidR="00254AB5" w:rsidRPr="00E41074" w:rsidRDefault="00254AB5" w:rsidP="00254AB5">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28CEDE17" w14:textId="77777777" w:rsidR="00254AB5" w:rsidRPr="00E41074" w:rsidRDefault="00254AB5" w:rsidP="00254AB5">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32AD486" w14:textId="77777777" w:rsidR="00254AB5" w:rsidRPr="00E41074" w:rsidRDefault="00254AB5" w:rsidP="00254AB5">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2922CA7D" w14:textId="77777777" w:rsidR="00012857" w:rsidRPr="00012857" w:rsidRDefault="00012857" w:rsidP="00012857">
      <w:pPr>
        <w:pStyle w:val="ListParagraph"/>
        <w:numPr>
          <w:ilvl w:val="0"/>
          <w:numId w:val="36"/>
        </w:numPr>
        <w:spacing w:after="0" w:line="240" w:lineRule="auto"/>
        <w:rPr>
          <w:rFonts w:ascii="Artifakt ElementOfc" w:hAnsi="Artifakt ElementOfc" w:cs="Artifakt ElementOfc"/>
        </w:rPr>
      </w:pPr>
      <w:r w:rsidRPr="00012857">
        <w:rPr>
          <w:rFonts w:ascii="Artifakt ElementOfc" w:hAnsi="Artifakt ElementOfc" w:cs="Artifakt ElementOfc"/>
        </w:rPr>
        <w:t>Use existing geometry to create new components.</w:t>
      </w:r>
    </w:p>
    <w:p w14:paraId="36BEF620" w14:textId="77777777" w:rsidR="00012857" w:rsidRPr="00012857" w:rsidRDefault="00012857" w:rsidP="00012857">
      <w:pPr>
        <w:pStyle w:val="ListParagraph"/>
        <w:numPr>
          <w:ilvl w:val="0"/>
          <w:numId w:val="36"/>
        </w:numPr>
        <w:spacing w:after="0" w:line="240" w:lineRule="auto"/>
        <w:rPr>
          <w:rFonts w:ascii="Artifakt ElementOfc" w:hAnsi="Artifakt ElementOfc" w:cs="Artifakt ElementOfc"/>
        </w:rPr>
      </w:pPr>
      <w:r w:rsidRPr="00012857">
        <w:rPr>
          <w:rFonts w:ascii="Artifakt ElementOfc" w:hAnsi="Artifakt ElementOfc" w:cs="Artifakt ElementOfc"/>
        </w:rPr>
        <w:t>Extrude the design.</w:t>
      </w:r>
    </w:p>
    <w:p w14:paraId="56F505DC" w14:textId="77777777" w:rsidR="00012857" w:rsidRPr="00012857" w:rsidRDefault="00012857" w:rsidP="00012857">
      <w:pPr>
        <w:pStyle w:val="ListParagraph"/>
        <w:numPr>
          <w:ilvl w:val="0"/>
          <w:numId w:val="36"/>
        </w:numPr>
        <w:spacing w:after="0" w:line="240" w:lineRule="auto"/>
        <w:rPr>
          <w:rFonts w:ascii="Artifakt ElementOfc" w:hAnsi="Artifakt ElementOfc" w:cs="Artifakt ElementOfc"/>
        </w:rPr>
      </w:pPr>
      <w:r w:rsidRPr="00012857">
        <w:rPr>
          <w:rFonts w:ascii="Artifakt ElementOfc" w:hAnsi="Artifakt ElementOfc" w:cs="Artifakt ElementOfc"/>
        </w:rPr>
        <w:t>Use the Shell tool and Hole tool to modify the design.</w:t>
      </w:r>
    </w:p>
    <w:p w14:paraId="6C490165" w14:textId="77777777" w:rsidR="00254AB5" w:rsidRDefault="00254AB5" w:rsidP="00254AB5">
      <w:pPr>
        <w:pStyle w:val="copy"/>
        <w:spacing w:line="240" w:lineRule="auto"/>
        <w:rPr>
          <w:rFonts w:ascii="Artifakt ElementOfc" w:hAnsi="Artifakt ElementOfc"/>
          <w:b/>
          <w:bCs/>
          <w:shd w:val="clear" w:color="auto" w:fill="FFFFFF"/>
        </w:rPr>
      </w:pPr>
    </w:p>
    <w:p w14:paraId="47C7666B" w14:textId="032AB37B" w:rsidR="00254AB5" w:rsidRPr="00E41074" w:rsidRDefault="00254AB5" w:rsidP="00254AB5">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111449">
        <w:rPr>
          <w:rFonts w:ascii="Artifakt ElementOfc" w:hAnsi="Artifakt ElementOfc"/>
          <w:bCs/>
          <w:shd w:val="clear" w:color="auto" w:fill="FFFFFF"/>
        </w:rPr>
        <w:t>10</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47B0F1E9" w14:textId="77777777" w:rsidR="00254AB5" w:rsidRPr="00E41074" w:rsidRDefault="00254AB5" w:rsidP="00254AB5">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A3D45B8" w14:textId="77777777" w:rsidR="00254AB5" w:rsidRDefault="00254AB5" w:rsidP="00254AB5">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Pr="00DF4531">
        <w:rPr>
          <w:rFonts w:ascii="Artifakt ElementOfc" w:hAnsi="Artifakt ElementOfc"/>
          <w:i/>
          <w:iCs/>
          <w:shd w:val="clear" w:color="auto" w:fill="FFFFFF"/>
        </w:rPr>
        <w:t xml:space="preserve">Students </w:t>
      </w:r>
      <w:r>
        <w:rPr>
          <w:rFonts w:ascii="Artifakt ElementOfc" w:hAnsi="Artifakt ElementOfc"/>
          <w:i/>
          <w:iCs/>
          <w:shd w:val="clear" w:color="auto" w:fill="FFFFFF"/>
        </w:rPr>
        <w:t>continue to build on their created</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Pr>
          <w:rFonts w:ascii="Artifakt ElementOfc" w:hAnsi="Artifakt ElementOfc"/>
          <w:b/>
          <w:bCs/>
          <w:i/>
          <w:iCs/>
          <w:shd w:val="clear" w:color="auto" w:fill="FFFFFF"/>
        </w:rPr>
        <w:t>.</w:t>
      </w:r>
    </w:p>
    <w:p w14:paraId="4BA88806" w14:textId="77777777" w:rsidR="00254AB5" w:rsidRDefault="00254AB5" w:rsidP="00254AB5">
      <w:pPr>
        <w:pStyle w:val="copy"/>
        <w:rPr>
          <w:rFonts w:ascii="Artifakt ElementOfc" w:hAnsi="Artifakt ElementOfc"/>
          <w:b/>
          <w:bCs/>
          <w:shd w:val="clear" w:color="auto" w:fill="FFFFFF"/>
        </w:rPr>
      </w:pPr>
    </w:p>
    <w:p w14:paraId="1B772267" w14:textId="77777777" w:rsidR="00254AB5" w:rsidRPr="00E41074" w:rsidRDefault="00254AB5" w:rsidP="00254AB5">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446F8330" w14:textId="77777777" w:rsidR="00254AB5" w:rsidRPr="007C7D3A" w:rsidRDefault="00254AB5" w:rsidP="00254AB5">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Create finishing toolpaths</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 xml:space="preserve">15 minutes </w:t>
      </w:r>
      <w:r w:rsidRPr="00DA6F2C">
        <w:rPr>
          <w:rFonts w:ascii="Artifakt ElementOfc" w:hAnsi="Artifakt ElementOfc"/>
          <w:bCs/>
          <w:i/>
          <w:iCs/>
        </w:rPr>
        <w:t xml:space="preserve">Dataset: Tablet stand body practice </w:t>
      </w:r>
      <w:r>
        <w:rPr>
          <w:rFonts w:ascii="Artifakt ElementOfc" w:hAnsi="Artifakt ElementOfc"/>
          <w:bCs/>
          <w:i/>
          <w:iCs/>
        </w:rPr>
        <w:t>5</w:t>
      </w:r>
      <w:r w:rsidRPr="00DA6F2C">
        <w:rPr>
          <w:rFonts w:ascii="Artifakt ElementOfc" w:hAnsi="Artifakt ElementOfc"/>
          <w:bCs/>
          <w:i/>
          <w:iCs/>
        </w:rPr>
        <w:t>.f3d.</w:t>
      </w:r>
    </w:p>
    <w:p w14:paraId="37886C7E" w14:textId="1309CC86" w:rsidR="00254AB5" w:rsidRPr="00617B3B" w:rsidRDefault="00254AB5" w:rsidP="00254AB5">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50B35D71" w14:textId="77777777" w:rsidR="00617B3B" w:rsidRDefault="00617B3B" w:rsidP="00617B3B">
      <w:pPr>
        <w:pStyle w:val="copy"/>
        <w:rPr>
          <w:rFonts w:ascii="Artifakt ElementOfc" w:hAnsi="Artifakt ElementOfc"/>
          <w:b/>
          <w:bCs/>
          <w:shd w:val="clear" w:color="auto" w:fill="FFFFFF"/>
        </w:rPr>
      </w:pPr>
    </w:p>
    <w:p w14:paraId="0C14A945" w14:textId="77777777" w:rsidR="00617B3B" w:rsidRPr="00E41074" w:rsidRDefault="00617B3B" w:rsidP="00617B3B">
      <w:pPr>
        <w:pStyle w:val="copy"/>
        <w:rPr>
          <w:rFonts w:ascii="Artifakt ElementOfc" w:hAnsi="Artifakt ElementOfc"/>
        </w:rPr>
        <w:sectPr w:rsidR="00617B3B" w:rsidRPr="00E41074" w:rsidSect="00D338A3">
          <w:type w:val="continuous"/>
          <w:pgSz w:w="12240" w:h="15840"/>
          <w:pgMar w:top="720" w:right="720" w:bottom="720" w:left="720" w:header="720" w:footer="720" w:gutter="0"/>
          <w:cols w:space="720"/>
          <w:titlePg/>
          <w:docGrid w:linePitch="360"/>
        </w:sectPr>
      </w:pPr>
    </w:p>
    <w:p w14:paraId="0FAE8127" w14:textId="77777777" w:rsidR="00617B3B" w:rsidRPr="00E41074" w:rsidRDefault="00617B3B" w:rsidP="00617B3B">
      <w:pPr>
        <w:pBdr>
          <w:top w:val="single" w:sz="4" w:space="1" w:color="auto"/>
        </w:pBdr>
        <w:rPr>
          <w:rFonts w:ascii="Artifakt ElementOfc" w:hAnsi="Artifakt ElementOfc" w:cs="Artifakt ElementOfc"/>
          <w:b/>
          <w:color w:val="000000"/>
          <w:shd w:val="clear" w:color="auto" w:fill="FFFFFF"/>
        </w:rPr>
      </w:pPr>
    </w:p>
    <w:p w14:paraId="001557AC" w14:textId="77777777" w:rsidR="009A3270" w:rsidRDefault="009A3270" w:rsidP="00617B3B">
      <w:pPr>
        <w:pStyle w:val="copy"/>
        <w:rPr>
          <w:rFonts w:ascii="Artifakt ElementOfc" w:hAnsi="Artifakt ElementOfc"/>
          <w:b/>
        </w:rPr>
      </w:pPr>
      <w:r w:rsidRPr="0000670B">
        <w:rPr>
          <w:rFonts w:ascii="Artifakt ElementOfc" w:hAnsi="Artifakt ElementOfc"/>
          <w:b/>
        </w:rPr>
        <w:t>Position components using joints</w:t>
      </w:r>
      <w:r>
        <w:rPr>
          <w:rFonts w:ascii="Artifakt ElementOfc" w:hAnsi="Artifakt ElementOfc"/>
          <w:b/>
        </w:rPr>
        <w:t xml:space="preserve"> </w:t>
      </w:r>
    </w:p>
    <w:p w14:paraId="187BF452" w14:textId="18153169" w:rsidR="00617B3B" w:rsidRPr="00E41074" w:rsidRDefault="00617B3B" w:rsidP="00617B3B">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6658A0F7" w14:textId="77777777" w:rsidR="00617B3B" w:rsidRPr="00E41074" w:rsidRDefault="00617B3B" w:rsidP="00617B3B">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123FFE4" w14:textId="77777777" w:rsidR="00617B3B" w:rsidRPr="00E41074" w:rsidRDefault="00617B3B" w:rsidP="00617B3B">
      <w:pPr>
        <w:pStyle w:val="copy"/>
        <w:rPr>
          <w:rFonts w:ascii="Artifakt ElementOfc" w:hAnsi="Artifakt ElementOfc"/>
          <w:shd w:val="clear" w:color="auto" w:fill="FFFFFF"/>
        </w:rPr>
      </w:pPr>
      <w:r w:rsidRPr="00E41074">
        <w:rPr>
          <w:rFonts w:ascii="Artifakt ElementOfc" w:hAnsi="Artifakt ElementOfc"/>
          <w:b/>
          <w:bCs/>
          <w:shd w:val="clear" w:color="auto" w:fill="FFFFFF"/>
        </w:rPr>
        <w:lastRenderedPageBreak/>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4415EAC2" w14:textId="77777777" w:rsidR="007267A0" w:rsidRPr="007267A0" w:rsidRDefault="007267A0" w:rsidP="007267A0">
      <w:pPr>
        <w:pStyle w:val="ListParagraph"/>
        <w:numPr>
          <w:ilvl w:val="0"/>
          <w:numId w:val="38"/>
        </w:numPr>
        <w:spacing w:after="0" w:line="240" w:lineRule="auto"/>
        <w:rPr>
          <w:rFonts w:ascii="Artifakt ElementOfc" w:hAnsi="Artifakt ElementOfc" w:cs="Artifakt ElementOfc"/>
        </w:rPr>
      </w:pPr>
      <w:r w:rsidRPr="007267A0">
        <w:rPr>
          <w:rFonts w:ascii="Artifakt ElementOfc" w:hAnsi="Artifakt ElementOfc" w:cs="Artifakt ElementOfc"/>
        </w:rPr>
        <w:t>Distinguish between different joint types.</w:t>
      </w:r>
    </w:p>
    <w:p w14:paraId="17DC0027" w14:textId="77777777" w:rsidR="007267A0" w:rsidRPr="007267A0" w:rsidRDefault="007267A0" w:rsidP="007267A0">
      <w:pPr>
        <w:pStyle w:val="ListParagraph"/>
        <w:numPr>
          <w:ilvl w:val="0"/>
          <w:numId w:val="38"/>
        </w:numPr>
        <w:spacing w:after="0" w:line="240" w:lineRule="auto"/>
        <w:rPr>
          <w:rFonts w:ascii="Artifakt ElementOfc" w:hAnsi="Artifakt ElementOfc" w:cs="Artifakt ElementOfc"/>
        </w:rPr>
      </w:pPr>
      <w:r w:rsidRPr="007267A0">
        <w:rPr>
          <w:rFonts w:ascii="Artifakt ElementOfc" w:hAnsi="Artifakt ElementOfc" w:cs="Artifakt ElementOfc"/>
        </w:rPr>
        <w:t>Apply the correct joints to control the motion.</w:t>
      </w:r>
    </w:p>
    <w:p w14:paraId="6DFE8C51" w14:textId="77777777" w:rsidR="007267A0" w:rsidRPr="007267A0" w:rsidRDefault="007267A0" w:rsidP="007267A0">
      <w:pPr>
        <w:pStyle w:val="ListParagraph"/>
        <w:numPr>
          <w:ilvl w:val="0"/>
          <w:numId w:val="38"/>
        </w:numPr>
        <w:spacing w:after="0" w:line="240" w:lineRule="auto"/>
        <w:rPr>
          <w:rFonts w:ascii="Artifakt ElementOfc" w:hAnsi="Artifakt ElementOfc" w:cs="Artifakt ElementOfc"/>
        </w:rPr>
      </w:pPr>
      <w:r w:rsidRPr="007267A0">
        <w:rPr>
          <w:rFonts w:ascii="Artifakt ElementOfc" w:hAnsi="Artifakt ElementOfc" w:cs="Artifakt ElementOfc"/>
        </w:rPr>
        <w:t>Apply rigid joint types, rigid groups, and as-built joints.</w:t>
      </w:r>
    </w:p>
    <w:p w14:paraId="60BC8F39" w14:textId="77777777" w:rsidR="00617B3B" w:rsidRDefault="00617B3B" w:rsidP="00617B3B">
      <w:pPr>
        <w:pStyle w:val="copy"/>
        <w:spacing w:line="240" w:lineRule="auto"/>
        <w:rPr>
          <w:rFonts w:ascii="Artifakt ElementOfc" w:hAnsi="Artifakt ElementOfc"/>
          <w:b/>
          <w:bCs/>
          <w:shd w:val="clear" w:color="auto" w:fill="FFFFFF"/>
        </w:rPr>
      </w:pPr>
    </w:p>
    <w:p w14:paraId="3CCF5779" w14:textId="77777777" w:rsidR="00617B3B" w:rsidRPr="00E41074" w:rsidRDefault="00617B3B" w:rsidP="00617B3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795B87A8" w14:textId="77777777" w:rsidR="00617B3B" w:rsidRPr="00E41074" w:rsidRDefault="00617B3B" w:rsidP="00617B3B">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7703BE8" w14:textId="77777777" w:rsidR="00617B3B" w:rsidRDefault="00617B3B" w:rsidP="00617B3B">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Pr="00DF4531">
        <w:rPr>
          <w:rFonts w:ascii="Artifakt ElementOfc" w:hAnsi="Artifakt ElementOfc"/>
          <w:i/>
          <w:iCs/>
          <w:shd w:val="clear" w:color="auto" w:fill="FFFFFF"/>
        </w:rPr>
        <w:t xml:space="preserve">Students </w:t>
      </w:r>
      <w:r>
        <w:rPr>
          <w:rFonts w:ascii="Artifakt ElementOfc" w:hAnsi="Artifakt ElementOfc"/>
          <w:i/>
          <w:iCs/>
          <w:shd w:val="clear" w:color="auto" w:fill="FFFFFF"/>
        </w:rPr>
        <w:t>continue to build on their created</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Pr>
          <w:rFonts w:ascii="Artifakt ElementOfc" w:hAnsi="Artifakt ElementOfc"/>
          <w:b/>
          <w:bCs/>
          <w:i/>
          <w:iCs/>
          <w:shd w:val="clear" w:color="auto" w:fill="FFFFFF"/>
        </w:rPr>
        <w:t>.</w:t>
      </w:r>
    </w:p>
    <w:p w14:paraId="37B70122" w14:textId="77777777" w:rsidR="00617B3B" w:rsidRDefault="00617B3B" w:rsidP="00617B3B">
      <w:pPr>
        <w:pStyle w:val="copy"/>
        <w:rPr>
          <w:rFonts w:ascii="Artifakt ElementOfc" w:hAnsi="Artifakt ElementOfc"/>
          <w:b/>
          <w:bCs/>
          <w:shd w:val="clear" w:color="auto" w:fill="FFFFFF"/>
        </w:rPr>
      </w:pPr>
    </w:p>
    <w:p w14:paraId="02B344A1" w14:textId="77777777" w:rsidR="00617B3B" w:rsidRPr="00E41074" w:rsidRDefault="00617B3B" w:rsidP="00617B3B">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325C8EB5" w14:textId="3F192573" w:rsidR="00617B3B" w:rsidRPr="007C7D3A" w:rsidRDefault="00617B3B" w:rsidP="00617B3B">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00922F2C" w:rsidRPr="0000670B">
        <w:rPr>
          <w:rFonts w:ascii="Artifakt ElementOfc" w:hAnsi="Artifakt ElementOfc"/>
          <w:b/>
          <w:bCs/>
        </w:rPr>
        <w:t>Create a new component and apply as-built joints</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 xml:space="preserve">15 minutes </w:t>
      </w:r>
      <w:r w:rsidRPr="00DA6F2C">
        <w:rPr>
          <w:rFonts w:ascii="Artifakt ElementOfc" w:hAnsi="Artifakt ElementOfc"/>
          <w:bCs/>
          <w:i/>
          <w:iCs/>
        </w:rPr>
        <w:t xml:space="preserve">Dataset: </w:t>
      </w:r>
      <w:r w:rsidR="00763124">
        <w:rPr>
          <w:rFonts w:ascii="Artifakt ElementOfc" w:hAnsi="Artifakt ElementOfc"/>
          <w:bCs/>
          <w:i/>
          <w:iCs/>
        </w:rPr>
        <w:t xml:space="preserve">Students create a new design file named </w:t>
      </w:r>
      <w:r w:rsidR="00763124" w:rsidRPr="00763124">
        <w:rPr>
          <w:rFonts w:ascii="Artifakt ElementOfc" w:hAnsi="Artifakt ElementOfc"/>
          <w:b/>
          <w:i/>
          <w:iCs/>
        </w:rPr>
        <w:t>Table</w:t>
      </w:r>
      <w:r w:rsidR="00763124">
        <w:rPr>
          <w:rFonts w:ascii="Artifakt ElementOfc" w:hAnsi="Artifakt ElementOfc"/>
          <w:bCs/>
          <w:i/>
          <w:iCs/>
        </w:rPr>
        <w:t>.</w:t>
      </w:r>
    </w:p>
    <w:p w14:paraId="23DB94C4" w14:textId="77777777" w:rsidR="00617B3B" w:rsidRPr="000313C3" w:rsidRDefault="00617B3B" w:rsidP="00617B3B">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07B6E51C" w14:textId="77777777" w:rsidR="00254AB5" w:rsidRPr="00E41074" w:rsidRDefault="00254AB5" w:rsidP="00254AB5">
      <w:pPr>
        <w:pStyle w:val="copy"/>
        <w:rPr>
          <w:rFonts w:ascii="Artifakt ElementOfc" w:hAnsi="Artifakt ElementOfc"/>
        </w:rPr>
        <w:sectPr w:rsidR="00254AB5" w:rsidRPr="00E41074" w:rsidSect="00D338A3">
          <w:type w:val="continuous"/>
          <w:pgSz w:w="12240" w:h="15840"/>
          <w:pgMar w:top="720" w:right="720" w:bottom="720" w:left="720" w:header="720" w:footer="720" w:gutter="0"/>
          <w:cols w:space="720"/>
          <w:titlePg/>
          <w:docGrid w:linePitch="360"/>
        </w:sectPr>
      </w:pPr>
    </w:p>
    <w:p w14:paraId="38F2A14D" w14:textId="77777777" w:rsidR="006327C8" w:rsidRPr="00E41074" w:rsidRDefault="006327C8" w:rsidP="006327C8">
      <w:pPr>
        <w:pStyle w:val="copy"/>
        <w:rPr>
          <w:rFonts w:ascii="Artifakt ElementOfc" w:hAnsi="Artifakt ElementOfc"/>
        </w:rPr>
        <w:sectPr w:rsidR="006327C8" w:rsidRPr="00E41074" w:rsidSect="00D338A3">
          <w:type w:val="continuous"/>
          <w:pgSz w:w="12240" w:h="15840"/>
          <w:pgMar w:top="720" w:right="720" w:bottom="720" w:left="720" w:header="720" w:footer="720" w:gutter="0"/>
          <w:cols w:space="720"/>
          <w:titlePg/>
          <w:docGrid w:linePitch="360"/>
        </w:sectPr>
      </w:pPr>
    </w:p>
    <w:p w14:paraId="4F22CCA8" w14:textId="77777777" w:rsidR="006327C8" w:rsidRPr="00E41074" w:rsidRDefault="006327C8" w:rsidP="006327C8">
      <w:pPr>
        <w:pBdr>
          <w:top w:val="single" w:sz="4" w:space="1" w:color="auto"/>
        </w:pBdr>
        <w:rPr>
          <w:rFonts w:ascii="Artifakt ElementOfc" w:hAnsi="Artifakt ElementOfc" w:cs="Artifakt ElementOfc"/>
          <w:b/>
          <w:color w:val="000000"/>
          <w:shd w:val="clear" w:color="auto" w:fill="FFFFFF"/>
        </w:rPr>
      </w:pPr>
    </w:p>
    <w:p w14:paraId="05122007" w14:textId="15CEF402" w:rsidR="006327C8" w:rsidRDefault="0020450B" w:rsidP="006327C8">
      <w:pPr>
        <w:pStyle w:val="copy"/>
        <w:rPr>
          <w:rFonts w:ascii="Artifakt ElementOfc" w:hAnsi="Artifakt ElementOfc"/>
          <w:b/>
        </w:rPr>
      </w:pPr>
      <w:r>
        <w:rPr>
          <w:rFonts w:ascii="Artifakt ElementOfc" w:hAnsi="Artifakt ElementOfc"/>
          <w:b/>
        </w:rPr>
        <w:t>Create a new sweep feature</w:t>
      </w:r>
    </w:p>
    <w:p w14:paraId="23635B9A" w14:textId="77777777" w:rsidR="006327C8" w:rsidRPr="00E41074" w:rsidRDefault="006327C8" w:rsidP="006327C8">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5BDD91F" w14:textId="77777777" w:rsidR="006327C8" w:rsidRPr="00E41074" w:rsidRDefault="006327C8" w:rsidP="006327C8">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F3F3A40" w14:textId="77777777" w:rsidR="006327C8" w:rsidRPr="00E41074" w:rsidRDefault="006327C8" w:rsidP="006327C8">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05317C08" w14:textId="77777777" w:rsidR="008F089A" w:rsidRPr="008F089A" w:rsidRDefault="008F089A" w:rsidP="008F089A">
      <w:pPr>
        <w:pStyle w:val="ListParagraph"/>
        <w:numPr>
          <w:ilvl w:val="0"/>
          <w:numId w:val="40"/>
        </w:numPr>
        <w:spacing w:after="0" w:line="240" w:lineRule="auto"/>
        <w:rPr>
          <w:rFonts w:ascii="Artifakt ElementOfc" w:hAnsi="Artifakt ElementOfc" w:cs="Artifakt ElementOfc"/>
        </w:rPr>
      </w:pPr>
      <w:r w:rsidRPr="008F089A">
        <w:rPr>
          <w:rFonts w:ascii="Artifakt ElementOfc" w:hAnsi="Artifakt ElementOfc" w:cs="Artifakt ElementOfc"/>
        </w:rPr>
        <w:t>Create a s</w:t>
      </w:r>
      <w:r w:rsidRPr="008F089A">
        <w:rPr>
          <w:rFonts w:ascii="Artifakt ElementOfc" w:hAnsi="Artifakt ElementOfc" w:cs="Artifakt ElementOfc"/>
        </w:rPr>
        <w:t>weep</w:t>
      </w:r>
      <w:r w:rsidRPr="008F089A">
        <w:rPr>
          <w:rFonts w:ascii="Artifakt ElementOfc" w:hAnsi="Artifakt ElementOfc" w:cs="Artifakt ElementOfc"/>
        </w:rPr>
        <w:t>.</w:t>
      </w:r>
    </w:p>
    <w:p w14:paraId="566FF53B" w14:textId="77777777" w:rsidR="008F089A" w:rsidRPr="008F089A" w:rsidRDefault="008F089A" w:rsidP="008F089A">
      <w:pPr>
        <w:pStyle w:val="ListParagraph"/>
        <w:numPr>
          <w:ilvl w:val="0"/>
          <w:numId w:val="40"/>
        </w:numPr>
        <w:spacing w:after="0" w:line="240" w:lineRule="auto"/>
        <w:rPr>
          <w:rFonts w:ascii="Artifakt ElementOfc" w:hAnsi="Artifakt ElementOfc" w:cs="Artifakt ElementOfc"/>
        </w:rPr>
      </w:pPr>
      <w:r w:rsidRPr="008F089A">
        <w:rPr>
          <w:rFonts w:ascii="Artifakt ElementOfc" w:hAnsi="Artifakt ElementOfc" w:cs="Artifakt ElementOfc"/>
        </w:rPr>
        <w:t>Use the Measure tool to determine select dimensions of modeled parts.</w:t>
      </w:r>
    </w:p>
    <w:p w14:paraId="201FBD5C" w14:textId="77777777" w:rsidR="008F089A" w:rsidRPr="008F089A" w:rsidRDefault="008F089A" w:rsidP="008F089A">
      <w:pPr>
        <w:pStyle w:val="ListParagraph"/>
        <w:numPr>
          <w:ilvl w:val="0"/>
          <w:numId w:val="40"/>
        </w:numPr>
        <w:spacing w:after="0" w:line="240" w:lineRule="auto"/>
        <w:rPr>
          <w:rFonts w:ascii="Artifakt ElementOfc" w:hAnsi="Artifakt ElementOfc" w:cs="Artifakt ElementOfc"/>
        </w:rPr>
      </w:pPr>
      <w:r w:rsidRPr="008F089A">
        <w:rPr>
          <w:rFonts w:ascii="Artifakt ElementOfc" w:hAnsi="Artifakt ElementOfc" w:cs="Artifakt ElementOfc"/>
        </w:rPr>
        <w:t>Insert a design file into an assembly using the bottom-up approach.</w:t>
      </w:r>
    </w:p>
    <w:p w14:paraId="5F5C2FB2" w14:textId="77777777" w:rsidR="006327C8" w:rsidRDefault="006327C8" w:rsidP="006327C8">
      <w:pPr>
        <w:pStyle w:val="copy"/>
        <w:spacing w:line="240" w:lineRule="auto"/>
        <w:rPr>
          <w:rFonts w:ascii="Artifakt ElementOfc" w:hAnsi="Artifakt ElementOfc"/>
          <w:b/>
          <w:bCs/>
          <w:shd w:val="clear" w:color="auto" w:fill="FFFFFF"/>
        </w:rPr>
      </w:pPr>
    </w:p>
    <w:p w14:paraId="6E9E9E4C" w14:textId="77777777" w:rsidR="006327C8" w:rsidRPr="00E41074" w:rsidRDefault="006327C8" w:rsidP="006327C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562BB342" w14:textId="77777777" w:rsidR="006327C8" w:rsidRPr="00E41074" w:rsidRDefault="006327C8" w:rsidP="006327C8">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588C929" w14:textId="7CBC74AD" w:rsidR="006327C8" w:rsidRDefault="006327C8" w:rsidP="006327C8">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00E031C5" w:rsidRPr="00E234B4">
        <w:rPr>
          <w:b/>
          <w:bCs/>
          <w:i/>
          <w:iCs/>
        </w:rPr>
        <w:t>Autodesk_Tumbler.f3</w:t>
      </w:r>
      <w:r w:rsidR="00E031C5">
        <w:rPr>
          <w:b/>
          <w:bCs/>
          <w:i/>
          <w:iCs/>
        </w:rPr>
        <w:t>z</w:t>
      </w:r>
      <w:r w:rsidR="00E031C5">
        <w:t>.</w:t>
      </w:r>
      <w:r w:rsidR="00E031C5">
        <w:t xml:space="preserve">for reference. </w:t>
      </w:r>
      <w:r w:rsidRPr="00DF4531">
        <w:rPr>
          <w:rFonts w:ascii="Artifakt ElementOfc" w:hAnsi="Artifakt ElementOfc"/>
          <w:i/>
          <w:iCs/>
          <w:shd w:val="clear" w:color="auto" w:fill="FFFFFF"/>
        </w:rPr>
        <w:t xml:space="preserve">Students </w:t>
      </w:r>
      <w:r w:rsidR="004019E6">
        <w:rPr>
          <w:rFonts w:ascii="Artifakt ElementOfc" w:hAnsi="Artifakt ElementOfc"/>
          <w:i/>
          <w:iCs/>
          <w:shd w:val="clear" w:color="auto" w:fill="FFFFFF"/>
        </w:rPr>
        <w:t xml:space="preserve">also </w:t>
      </w:r>
      <w:r w:rsidR="00E031C5">
        <w:rPr>
          <w:rFonts w:ascii="Artifakt ElementOfc" w:hAnsi="Artifakt ElementOfc"/>
          <w:i/>
          <w:iCs/>
          <w:shd w:val="clear" w:color="auto" w:fill="FFFFFF"/>
        </w:rPr>
        <w:t>create a new</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sidR="00E031C5">
        <w:rPr>
          <w:rFonts w:ascii="Artifakt ElementOfc" w:hAnsi="Artifakt ElementOfc"/>
          <w:b/>
          <w:bCs/>
          <w:i/>
          <w:iCs/>
          <w:shd w:val="clear" w:color="auto" w:fill="FFFFFF"/>
        </w:rPr>
        <w:t>_</w:t>
      </w:r>
      <w:r w:rsidR="004019E6">
        <w:rPr>
          <w:rFonts w:ascii="Artifakt ElementOfc" w:hAnsi="Artifakt ElementOfc"/>
          <w:b/>
          <w:bCs/>
          <w:i/>
          <w:iCs/>
          <w:shd w:val="clear" w:color="auto" w:fill="FFFFFF"/>
        </w:rPr>
        <w:t>Straw</w:t>
      </w:r>
      <w:r>
        <w:rPr>
          <w:rFonts w:ascii="Artifakt ElementOfc" w:hAnsi="Artifakt ElementOfc"/>
          <w:b/>
          <w:bCs/>
          <w:i/>
          <w:iCs/>
          <w:shd w:val="clear" w:color="auto" w:fill="FFFFFF"/>
        </w:rPr>
        <w:t>.</w:t>
      </w:r>
    </w:p>
    <w:p w14:paraId="4B9A1019" w14:textId="77777777" w:rsidR="006327C8" w:rsidRDefault="006327C8" w:rsidP="006327C8">
      <w:pPr>
        <w:pStyle w:val="copy"/>
        <w:rPr>
          <w:rFonts w:ascii="Artifakt ElementOfc" w:hAnsi="Artifakt ElementOfc"/>
          <w:b/>
          <w:bCs/>
          <w:shd w:val="clear" w:color="auto" w:fill="FFFFFF"/>
        </w:rPr>
      </w:pPr>
    </w:p>
    <w:p w14:paraId="70685FA1" w14:textId="77777777" w:rsidR="006327C8" w:rsidRPr="00E41074" w:rsidRDefault="006327C8" w:rsidP="006327C8">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6F298771" w14:textId="1DA1DCE1" w:rsidR="006327C8" w:rsidRPr="007C7D3A" w:rsidRDefault="006327C8" w:rsidP="006327C8">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Pr="0000670B">
        <w:rPr>
          <w:rFonts w:ascii="Artifakt ElementOfc" w:hAnsi="Artifakt ElementOfc"/>
          <w:b/>
          <w:bCs/>
        </w:rPr>
        <w:t xml:space="preserve">Create a </w:t>
      </w:r>
      <w:r w:rsidR="00082CB4">
        <w:rPr>
          <w:rFonts w:ascii="Artifakt ElementOfc" w:hAnsi="Artifakt ElementOfc"/>
          <w:b/>
          <w:bCs/>
        </w:rPr>
        <w:t>bottom-up assembly</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1</w:t>
      </w:r>
      <w:r w:rsidR="00604AD7">
        <w:rPr>
          <w:rFonts w:ascii="Artifakt ElementOfc" w:hAnsi="Artifakt ElementOfc"/>
          <w:bCs/>
        </w:rPr>
        <w:t>0</w:t>
      </w:r>
      <w:r>
        <w:rPr>
          <w:rFonts w:ascii="Artifakt ElementOfc" w:hAnsi="Artifakt ElementOfc"/>
          <w:bCs/>
        </w:rPr>
        <w:t xml:space="preserve"> minutes </w:t>
      </w:r>
      <w:r w:rsidRPr="00DA6F2C">
        <w:rPr>
          <w:rFonts w:ascii="Artifakt ElementOfc" w:hAnsi="Artifakt ElementOfc"/>
          <w:bCs/>
          <w:i/>
          <w:iCs/>
        </w:rPr>
        <w:t xml:space="preserve">Dataset: </w:t>
      </w:r>
      <w:r>
        <w:rPr>
          <w:rFonts w:ascii="Artifakt ElementOfc" w:hAnsi="Artifakt ElementOfc"/>
          <w:bCs/>
          <w:i/>
          <w:iCs/>
        </w:rPr>
        <w:t xml:space="preserve">Students create a new </w:t>
      </w:r>
      <w:r w:rsidR="00547FBC">
        <w:rPr>
          <w:rFonts w:ascii="Artifakt ElementOfc" w:hAnsi="Artifakt ElementOfc"/>
          <w:bCs/>
          <w:i/>
          <w:iCs/>
        </w:rPr>
        <w:t>assembly file</w:t>
      </w:r>
      <w:r>
        <w:rPr>
          <w:rFonts w:ascii="Artifakt ElementOfc" w:hAnsi="Artifakt ElementOfc"/>
          <w:bCs/>
          <w:i/>
          <w:iCs/>
        </w:rPr>
        <w:t xml:space="preserve"> named </w:t>
      </w:r>
      <w:r w:rsidRPr="00763124">
        <w:rPr>
          <w:rFonts w:ascii="Artifakt ElementOfc" w:hAnsi="Artifakt ElementOfc"/>
          <w:b/>
          <w:i/>
          <w:iCs/>
        </w:rPr>
        <w:t>Table</w:t>
      </w:r>
      <w:r w:rsidR="00547FBC">
        <w:rPr>
          <w:rFonts w:ascii="Artifakt ElementOfc" w:hAnsi="Artifakt ElementOfc"/>
          <w:b/>
          <w:i/>
          <w:iCs/>
        </w:rPr>
        <w:t>_Assembly</w:t>
      </w:r>
      <w:r>
        <w:rPr>
          <w:rFonts w:ascii="Artifakt ElementOfc" w:hAnsi="Artifakt ElementOfc"/>
          <w:bCs/>
          <w:i/>
          <w:iCs/>
        </w:rPr>
        <w:t>.</w:t>
      </w:r>
      <w:r w:rsidR="00547FBC">
        <w:rPr>
          <w:rFonts w:ascii="Artifakt ElementOfc" w:hAnsi="Artifakt ElementOfc"/>
          <w:bCs/>
          <w:i/>
          <w:iCs/>
        </w:rPr>
        <w:t xml:space="preserve"> The files </w:t>
      </w:r>
      <w:r w:rsidR="0091709C">
        <w:rPr>
          <w:rFonts w:ascii="Artifakt ElementOfc" w:hAnsi="Artifakt ElementOfc"/>
          <w:bCs/>
          <w:i/>
          <w:iCs/>
        </w:rPr>
        <w:t xml:space="preserve">that make up the assembly are also available: </w:t>
      </w:r>
      <w:r w:rsidR="00525972" w:rsidRPr="00B61799">
        <w:rPr>
          <w:b/>
          <w:bCs/>
          <w:i/>
          <w:iCs/>
        </w:rPr>
        <w:t>Tumbler_Coaster.f3d</w:t>
      </w:r>
      <w:r w:rsidR="00525972">
        <w:t xml:space="preserve">, </w:t>
      </w:r>
      <w:r w:rsidR="00525972" w:rsidRPr="00B61799">
        <w:rPr>
          <w:b/>
          <w:bCs/>
          <w:i/>
          <w:iCs/>
        </w:rPr>
        <w:t>Table.f3z</w:t>
      </w:r>
      <w:r w:rsidR="00525972">
        <w:t xml:space="preserve">, and </w:t>
      </w:r>
      <w:r w:rsidR="00525972" w:rsidRPr="00B61799">
        <w:rPr>
          <w:b/>
          <w:bCs/>
          <w:i/>
          <w:iCs/>
        </w:rPr>
        <w:t>Autodesk_Tumbler.f3d</w:t>
      </w:r>
    </w:p>
    <w:p w14:paraId="273DDFBB" w14:textId="77777777" w:rsidR="006327C8" w:rsidRPr="000313C3" w:rsidRDefault="006327C8" w:rsidP="006327C8">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5F16FD65" w14:textId="77777777" w:rsidR="00224593" w:rsidRPr="00617B3B" w:rsidRDefault="00224593" w:rsidP="00224593">
      <w:pPr>
        <w:pStyle w:val="Bullets-new"/>
        <w:numPr>
          <w:ilvl w:val="0"/>
          <w:numId w:val="0"/>
        </w:numPr>
        <w:ind w:left="720"/>
        <w:rPr>
          <w:rFonts w:ascii="Artifakt ElementOfc" w:hAnsi="Artifakt ElementOfc"/>
        </w:rPr>
      </w:pPr>
    </w:p>
    <w:p w14:paraId="1003E96E" w14:textId="77777777" w:rsidR="00224593" w:rsidRDefault="00224593" w:rsidP="00224593">
      <w:pPr>
        <w:pStyle w:val="copy"/>
        <w:rPr>
          <w:rFonts w:ascii="Artifakt ElementOfc" w:hAnsi="Artifakt ElementOfc"/>
          <w:b/>
          <w:bCs/>
          <w:shd w:val="clear" w:color="auto" w:fill="FFFFFF"/>
        </w:rPr>
      </w:pPr>
    </w:p>
    <w:p w14:paraId="011EDD5B"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181EAEF9" w14:textId="77777777" w:rsidR="00224593" w:rsidRPr="00E41074" w:rsidRDefault="00224593" w:rsidP="00224593">
      <w:pPr>
        <w:pBdr>
          <w:top w:val="single" w:sz="4" w:space="1" w:color="auto"/>
        </w:pBdr>
        <w:rPr>
          <w:rFonts w:ascii="Artifakt ElementOfc" w:hAnsi="Artifakt ElementOfc" w:cs="Artifakt ElementOfc"/>
          <w:b/>
          <w:color w:val="000000"/>
          <w:shd w:val="clear" w:color="auto" w:fill="FFFFFF"/>
        </w:rPr>
      </w:pPr>
    </w:p>
    <w:p w14:paraId="7D6C475E" w14:textId="77777777" w:rsidR="000240B1" w:rsidRDefault="000240B1" w:rsidP="00224593">
      <w:pPr>
        <w:pStyle w:val="copy"/>
        <w:rPr>
          <w:rFonts w:ascii="Artifakt ElementOfc" w:hAnsi="Artifakt ElementOfc"/>
          <w:b/>
        </w:rPr>
      </w:pPr>
      <w:r w:rsidRPr="0000670B">
        <w:rPr>
          <w:rFonts w:ascii="Artifakt ElementOfc" w:hAnsi="Artifakt ElementOfc"/>
          <w:b/>
        </w:rPr>
        <w:t xml:space="preserve">Create dimensioned drawings </w:t>
      </w:r>
    </w:p>
    <w:p w14:paraId="5288356B" w14:textId="02832D44"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4E762728"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25C908D8"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1DE85E97" w14:textId="77777777" w:rsidR="001563B7" w:rsidRPr="001563B7" w:rsidRDefault="001563B7" w:rsidP="001563B7">
      <w:pPr>
        <w:pStyle w:val="ListParagraph"/>
        <w:numPr>
          <w:ilvl w:val="0"/>
          <w:numId w:val="41"/>
        </w:numPr>
        <w:spacing w:after="0" w:line="240" w:lineRule="auto"/>
        <w:rPr>
          <w:rFonts w:ascii="Artifakt ElementOfc" w:hAnsi="Artifakt ElementOfc" w:cs="Artifakt ElementOfc"/>
        </w:rPr>
      </w:pPr>
      <w:r w:rsidRPr="001563B7">
        <w:rPr>
          <w:rFonts w:ascii="Artifakt ElementOfc" w:hAnsi="Artifakt ElementOfc" w:cs="Artifakt ElementOfc"/>
        </w:rPr>
        <w:t>Create a dimensioned drawing of a component.</w:t>
      </w:r>
    </w:p>
    <w:p w14:paraId="7681899D" w14:textId="77777777" w:rsidR="001563B7" w:rsidRPr="001563B7" w:rsidRDefault="001563B7" w:rsidP="001563B7">
      <w:pPr>
        <w:pStyle w:val="ListParagraph"/>
        <w:numPr>
          <w:ilvl w:val="0"/>
          <w:numId w:val="41"/>
        </w:numPr>
        <w:spacing w:after="0" w:line="240" w:lineRule="auto"/>
        <w:rPr>
          <w:rFonts w:ascii="Artifakt ElementOfc" w:hAnsi="Artifakt ElementOfc" w:cs="Artifakt ElementOfc"/>
        </w:rPr>
      </w:pPr>
      <w:r w:rsidRPr="001563B7">
        <w:rPr>
          <w:rFonts w:ascii="Artifakt ElementOfc" w:hAnsi="Artifakt ElementOfc" w:cs="Artifakt ElementOfc"/>
        </w:rPr>
        <w:t>Create the base view in a new detailed drawing.</w:t>
      </w:r>
    </w:p>
    <w:p w14:paraId="6289462B" w14:textId="77777777" w:rsidR="001563B7" w:rsidRPr="001563B7" w:rsidRDefault="001563B7" w:rsidP="001563B7">
      <w:pPr>
        <w:pStyle w:val="ListParagraph"/>
        <w:numPr>
          <w:ilvl w:val="0"/>
          <w:numId w:val="41"/>
        </w:numPr>
        <w:spacing w:after="0" w:line="240" w:lineRule="auto"/>
        <w:rPr>
          <w:rFonts w:ascii="Artifakt ElementOfc" w:hAnsi="Artifakt ElementOfc" w:cs="Artifakt ElementOfc"/>
        </w:rPr>
      </w:pPr>
      <w:r w:rsidRPr="001563B7">
        <w:rPr>
          <w:rFonts w:ascii="Artifakt ElementOfc" w:hAnsi="Artifakt ElementOfc" w:cs="Artifakt ElementOfc"/>
        </w:rPr>
        <w:t>Create a dimensioned view.</w:t>
      </w:r>
    </w:p>
    <w:p w14:paraId="4755BC4F" w14:textId="77777777" w:rsidR="001563B7" w:rsidRPr="001563B7" w:rsidRDefault="001563B7" w:rsidP="001563B7">
      <w:pPr>
        <w:pStyle w:val="ListParagraph"/>
        <w:numPr>
          <w:ilvl w:val="0"/>
          <w:numId w:val="41"/>
        </w:numPr>
        <w:spacing w:after="0" w:line="240" w:lineRule="auto"/>
        <w:rPr>
          <w:rFonts w:ascii="Artifakt ElementOfc" w:hAnsi="Artifakt ElementOfc" w:cs="Artifakt ElementOfc"/>
        </w:rPr>
      </w:pPr>
      <w:r w:rsidRPr="001563B7">
        <w:rPr>
          <w:rFonts w:ascii="Artifakt ElementOfc" w:hAnsi="Artifakt ElementOfc" w:cs="Artifakt ElementOfc"/>
        </w:rPr>
        <w:t>Apply appropriate dimensioning techniques.</w:t>
      </w:r>
    </w:p>
    <w:p w14:paraId="4108B231" w14:textId="77777777" w:rsidR="00224593" w:rsidRDefault="00224593" w:rsidP="00224593">
      <w:pPr>
        <w:pStyle w:val="copy"/>
        <w:spacing w:line="240" w:lineRule="auto"/>
        <w:rPr>
          <w:rFonts w:ascii="Artifakt ElementOfc" w:hAnsi="Artifakt ElementOfc"/>
          <w:b/>
          <w:bCs/>
          <w:shd w:val="clear" w:color="auto" w:fill="FFFFFF"/>
        </w:rPr>
      </w:pPr>
    </w:p>
    <w:p w14:paraId="05A8EC21" w14:textId="77777777"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3C7757CC" w14:textId="77777777"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49701496" w14:textId="77777777" w:rsidR="00224593" w:rsidRDefault="00224593" w:rsidP="00224593">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Pr="00DF4531">
        <w:rPr>
          <w:rFonts w:ascii="Artifakt ElementOfc" w:hAnsi="Artifakt ElementOfc"/>
          <w:i/>
          <w:iCs/>
          <w:shd w:val="clear" w:color="auto" w:fill="FFFFFF"/>
        </w:rPr>
        <w:t xml:space="preserve">Students </w:t>
      </w:r>
      <w:r>
        <w:rPr>
          <w:rFonts w:ascii="Artifakt ElementOfc" w:hAnsi="Artifakt ElementOfc"/>
          <w:i/>
          <w:iCs/>
          <w:shd w:val="clear" w:color="auto" w:fill="FFFFFF"/>
        </w:rPr>
        <w:t>continue to build on their created</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Pr>
          <w:rFonts w:ascii="Artifakt ElementOfc" w:hAnsi="Artifakt ElementOfc"/>
          <w:b/>
          <w:bCs/>
          <w:i/>
          <w:iCs/>
          <w:shd w:val="clear" w:color="auto" w:fill="FFFFFF"/>
        </w:rPr>
        <w:t>.</w:t>
      </w:r>
    </w:p>
    <w:p w14:paraId="6BD29269" w14:textId="77777777" w:rsidR="00224593" w:rsidRDefault="00224593" w:rsidP="00224593">
      <w:pPr>
        <w:pStyle w:val="copy"/>
        <w:rPr>
          <w:rFonts w:ascii="Artifakt ElementOfc" w:hAnsi="Artifakt ElementOfc"/>
          <w:b/>
          <w:bCs/>
          <w:shd w:val="clear" w:color="auto" w:fill="FFFFFF"/>
        </w:rPr>
      </w:pPr>
    </w:p>
    <w:p w14:paraId="0847B0C5" w14:textId="77777777" w:rsidR="00224593" w:rsidRPr="00E41074" w:rsidRDefault="00224593" w:rsidP="00224593">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41553B53" w14:textId="0FF59075" w:rsidR="00224593" w:rsidRPr="0059389B" w:rsidRDefault="00224593" w:rsidP="00224593">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00720261" w:rsidRPr="0000670B">
        <w:rPr>
          <w:rFonts w:ascii="Artifakt ElementOfc" w:hAnsi="Artifakt ElementOfc"/>
          <w:b/>
          <w:bCs/>
        </w:rPr>
        <w:t>Create a drawing with multiple views and dimensions</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1</w:t>
      </w:r>
      <w:r w:rsidR="00720261">
        <w:rPr>
          <w:rFonts w:ascii="Artifakt ElementOfc" w:hAnsi="Artifakt ElementOfc"/>
          <w:bCs/>
        </w:rPr>
        <w:t>0</w:t>
      </w:r>
      <w:r>
        <w:rPr>
          <w:rFonts w:ascii="Artifakt ElementOfc" w:hAnsi="Artifakt ElementOfc"/>
          <w:bCs/>
        </w:rPr>
        <w:t xml:space="preserve"> minutes </w:t>
      </w:r>
      <w:r w:rsidRPr="00DA6F2C">
        <w:rPr>
          <w:rFonts w:ascii="Artifakt ElementOfc" w:hAnsi="Artifakt ElementOfc"/>
          <w:bCs/>
          <w:i/>
          <w:iCs/>
        </w:rPr>
        <w:t xml:space="preserve">Dataset: </w:t>
      </w:r>
      <w:r>
        <w:rPr>
          <w:rFonts w:ascii="Artifakt ElementOfc" w:hAnsi="Artifakt ElementOfc"/>
          <w:bCs/>
          <w:i/>
          <w:iCs/>
        </w:rPr>
        <w:t xml:space="preserve">Students </w:t>
      </w:r>
      <w:r w:rsidR="0059389B">
        <w:rPr>
          <w:rFonts w:ascii="Artifakt ElementOfc" w:hAnsi="Artifakt ElementOfc"/>
          <w:bCs/>
          <w:i/>
          <w:iCs/>
        </w:rPr>
        <w:t>continue to use</w:t>
      </w:r>
      <w:r>
        <w:rPr>
          <w:rFonts w:ascii="Artifakt ElementOfc" w:hAnsi="Artifakt ElementOfc"/>
          <w:bCs/>
          <w:i/>
          <w:iCs/>
        </w:rPr>
        <w:t xml:space="preserve"> </w:t>
      </w:r>
      <w:r w:rsidR="0059389B">
        <w:rPr>
          <w:rFonts w:ascii="Artifakt ElementOfc" w:hAnsi="Artifakt ElementOfc"/>
          <w:bCs/>
          <w:i/>
          <w:iCs/>
        </w:rPr>
        <w:t>the file they created</w:t>
      </w:r>
      <w:r>
        <w:rPr>
          <w:rFonts w:ascii="Artifakt ElementOfc" w:hAnsi="Artifakt ElementOfc"/>
          <w:bCs/>
          <w:i/>
          <w:iCs/>
        </w:rPr>
        <w:t xml:space="preserve"> named </w:t>
      </w:r>
      <w:r w:rsidRPr="00763124">
        <w:rPr>
          <w:rFonts w:ascii="Artifakt ElementOfc" w:hAnsi="Artifakt ElementOfc"/>
          <w:b/>
          <w:i/>
          <w:iCs/>
        </w:rPr>
        <w:t>Table</w:t>
      </w:r>
      <w:r>
        <w:rPr>
          <w:rFonts w:ascii="Artifakt ElementOfc" w:hAnsi="Artifakt ElementOfc"/>
          <w:bCs/>
          <w:i/>
          <w:iCs/>
        </w:rPr>
        <w:t>.</w:t>
      </w:r>
      <w:r w:rsidR="0059389B">
        <w:rPr>
          <w:rFonts w:ascii="Artifakt ElementOfc" w:hAnsi="Artifakt ElementOfc"/>
          <w:bCs/>
          <w:i/>
          <w:iCs/>
        </w:rPr>
        <w:t xml:space="preserve"> The file </w:t>
      </w:r>
      <w:r w:rsidR="0059389B" w:rsidRPr="00461337">
        <w:rPr>
          <w:b/>
          <w:bCs/>
          <w:i/>
          <w:iCs/>
        </w:rPr>
        <w:t>Table.f3z</w:t>
      </w:r>
      <w:r w:rsidR="0059389B">
        <w:rPr>
          <w:b/>
          <w:bCs/>
          <w:i/>
          <w:iCs/>
        </w:rPr>
        <w:t xml:space="preserve"> </w:t>
      </w:r>
      <w:r w:rsidR="0059389B" w:rsidRPr="0059389B">
        <w:rPr>
          <w:i/>
          <w:iCs/>
        </w:rPr>
        <w:t>is also included in the downloads for use.</w:t>
      </w:r>
    </w:p>
    <w:p w14:paraId="7DD1BD1C" w14:textId="77777777" w:rsidR="00224593" w:rsidRPr="000313C3" w:rsidRDefault="00224593" w:rsidP="00224593">
      <w:pPr>
        <w:pStyle w:val="Bullets-new"/>
        <w:rPr>
          <w:rFonts w:ascii="Artifakt ElementOfc" w:hAnsi="Artifakt ElementOfc"/>
        </w:r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minutes</w:t>
      </w:r>
    </w:p>
    <w:p w14:paraId="6030BDF2" w14:textId="77777777" w:rsidR="00224593" w:rsidRPr="00617B3B" w:rsidRDefault="00224593" w:rsidP="00605E73">
      <w:pPr>
        <w:pStyle w:val="Bullets-new"/>
        <w:numPr>
          <w:ilvl w:val="0"/>
          <w:numId w:val="0"/>
        </w:numPr>
        <w:ind w:left="720"/>
        <w:rPr>
          <w:rFonts w:ascii="Artifakt ElementOfc" w:hAnsi="Artifakt ElementOfc"/>
        </w:rPr>
      </w:pPr>
    </w:p>
    <w:p w14:paraId="4D2D93FD"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6893334A" w14:textId="77777777" w:rsidR="00224593" w:rsidRPr="00E41074" w:rsidRDefault="00224593" w:rsidP="00224593">
      <w:pPr>
        <w:pBdr>
          <w:top w:val="single" w:sz="4" w:space="1" w:color="auto"/>
        </w:pBdr>
        <w:rPr>
          <w:rFonts w:ascii="Artifakt ElementOfc" w:hAnsi="Artifakt ElementOfc" w:cs="Artifakt ElementOfc"/>
          <w:b/>
          <w:color w:val="000000"/>
          <w:shd w:val="clear" w:color="auto" w:fill="FFFFFF"/>
        </w:rPr>
      </w:pPr>
    </w:p>
    <w:p w14:paraId="7CFFFD43" w14:textId="77777777" w:rsidR="00310053" w:rsidRDefault="00310053" w:rsidP="00224593">
      <w:pPr>
        <w:pStyle w:val="copy"/>
        <w:rPr>
          <w:rFonts w:ascii="Artifakt ElementOfc" w:hAnsi="Artifakt ElementOfc"/>
          <w:b/>
        </w:rPr>
      </w:pPr>
      <w:r w:rsidRPr="0000670B">
        <w:rPr>
          <w:rFonts w:ascii="Artifakt ElementOfc" w:hAnsi="Artifakt ElementOfc"/>
          <w:b/>
        </w:rPr>
        <w:t xml:space="preserve">Render a project environment </w:t>
      </w:r>
    </w:p>
    <w:p w14:paraId="588C0529" w14:textId="76ECFF03"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15</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0EAEC88B"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2503D62"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5439DCC4" w14:textId="77777777" w:rsidR="00BA61AA" w:rsidRPr="00BA61AA" w:rsidRDefault="00BA61AA" w:rsidP="00BA61AA">
      <w:pPr>
        <w:pStyle w:val="ListParagraph"/>
        <w:numPr>
          <w:ilvl w:val="0"/>
          <w:numId w:val="42"/>
        </w:numPr>
        <w:spacing w:after="0" w:line="240" w:lineRule="auto"/>
        <w:rPr>
          <w:rFonts w:ascii="Artifakt ElementOfc" w:hAnsi="Artifakt ElementOfc" w:cs="Artifakt ElementOfc"/>
        </w:rPr>
      </w:pPr>
      <w:r w:rsidRPr="00BA61AA">
        <w:rPr>
          <w:rFonts w:ascii="Artifakt ElementOfc" w:hAnsi="Artifakt ElementOfc" w:cs="Artifakt ElementOfc"/>
        </w:rPr>
        <w:t>Apply visual settings.</w:t>
      </w:r>
    </w:p>
    <w:p w14:paraId="4AD7274A" w14:textId="77777777" w:rsidR="00BA61AA" w:rsidRPr="00BA61AA" w:rsidRDefault="00BA61AA" w:rsidP="00BA61AA">
      <w:pPr>
        <w:pStyle w:val="ListParagraph"/>
        <w:numPr>
          <w:ilvl w:val="0"/>
          <w:numId w:val="42"/>
        </w:numPr>
        <w:spacing w:after="0" w:line="240" w:lineRule="auto"/>
        <w:rPr>
          <w:rFonts w:ascii="Artifakt ElementOfc" w:hAnsi="Artifakt ElementOfc" w:cs="Artifakt ElementOfc"/>
        </w:rPr>
      </w:pPr>
      <w:r w:rsidRPr="00BA61AA">
        <w:rPr>
          <w:rFonts w:ascii="Artifakt ElementOfc" w:hAnsi="Artifakt ElementOfc" w:cs="Artifakt ElementOfc"/>
        </w:rPr>
        <w:t>Modify render settings.</w:t>
      </w:r>
    </w:p>
    <w:p w14:paraId="3B0B24CA" w14:textId="77777777" w:rsidR="00BA61AA" w:rsidRPr="00BA61AA" w:rsidRDefault="00BA61AA" w:rsidP="00BA61AA">
      <w:pPr>
        <w:pStyle w:val="ListParagraph"/>
        <w:numPr>
          <w:ilvl w:val="0"/>
          <w:numId w:val="42"/>
        </w:numPr>
        <w:spacing w:after="0" w:line="240" w:lineRule="auto"/>
        <w:rPr>
          <w:rFonts w:ascii="Artifakt ElementOfc" w:hAnsi="Artifakt ElementOfc" w:cs="Artifakt ElementOfc"/>
        </w:rPr>
      </w:pPr>
      <w:r w:rsidRPr="00BA61AA">
        <w:rPr>
          <w:rFonts w:ascii="Artifakt ElementOfc" w:hAnsi="Artifakt ElementOfc" w:cs="Artifakt ElementOfc"/>
        </w:rPr>
        <w:t>Submit a render to the cloud.</w:t>
      </w:r>
    </w:p>
    <w:p w14:paraId="1D2F3F1C" w14:textId="77777777" w:rsidR="00224593" w:rsidRDefault="00224593" w:rsidP="00224593">
      <w:pPr>
        <w:pStyle w:val="copy"/>
        <w:spacing w:line="240" w:lineRule="auto"/>
        <w:rPr>
          <w:rFonts w:ascii="Artifakt ElementOfc" w:hAnsi="Artifakt ElementOfc"/>
          <w:b/>
          <w:bCs/>
          <w:shd w:val="clear" w:color="auto" w:fill="FFFFFF"/>
        </w:rPr>
      </w:pPr>
    </w:p>
    <w:p w14:paraId="3894E2B9" w14:textId="77777777"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10 </w:t>
      </w:r>
      <w:r w:rsidRPr="00E41074">
        <w:rPr>
          <w:rFonts w:ascii="Artifakt ElementOfc" w:hAnsi="Artifakt ElementOfc"/>
          <w:bCs/>
          <w:shd w:val="clear" w:color="auto" w:fill="FFFFFF"/>
        </w:rPr>
        <w:t>minutes</w:t>
      </w:r>
    </w:p>
    <w:p w14:paraId="42CAACF9" w14:textId="77777777"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745A9728" w14:textId="77777777" w:rsidR="00224593" w:rsidRDefault="00224593" w:rsidP="00224593">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Pr="00DF4531">
        <w:rPr>
          <w:rFonts w:ascii="Artifakt ElementOfc" w:hAnsi="Artifakt ElementOfc"/>
          <w:i/>
          <w:iCs/>
          <w:shd w:val="clear" w:color="auto" w:fill="FFFFFF"/>
        </w:rPr>
        <w:t xml:space="preserve">Students </w:t>
      </w:r>
      <w:r>
        <w:rPr>
          <w:rFonts w:ascii="Artifakt ElementOfc" w:hAnsi="Artifakt ElementOfc"/>
          <w:i/>
          <w:iCs/>
          <w:shd w:val="clear" w:color="auto" w:fill="FFFFFF"/>
        </w:rPr>
        <w:t>continue to build on their created</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Pr>
          <w:rFonts w:ascii="Artifakt ElementOfc" w:hAnsi="Artifakt ElementOfc"/>
          <w:b/>
          <w:bCs/>
          <w:i/>
          <w:iCs/>
          <w:shd w:val="clear" w:color="auto" w:fill="FFFFFF"/>
        </w:rPr>
        <w:t>.</w:t>
      </w:r>
    </w:p>
    <w:p w14:paraId="5265DD67" w14:textId="77777777" w:rsidR="00224593" w:rsidRDefault="00224593" w:rsidP="00224593">
      <w:pPr>
        <w:pStyle w:val="copy"/>
        <w:rPr>
          <w:rFonts w:ascii="Artifakt ElementOfc" w:hAnsi="Artifakt ElementOfc"/>
          <w:b/>
          <w:bCs/>
          <w:shd w:val="clear" w:color="auto" w:fill="FFFFFF"/>
        </w:rPr>
      </w:pPr>
    </w:p>
    <w:p w14:paraId="28EBACA2" w14:textId="77777777" w:rsidR="00224593" w:rsidRPr="00E41074" w:rsidRDefault="00224593" w:rsidP="00224593">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744A921F" w14:textId="65FDCD57" w:rsidR="00224593" w:rsidRPr="007C7D3A" w:rsidRDefault="00224593" w:rsidP="00224593">
      <w:pPr>
        <w:pStyle w:val="Bullets-new"/>
        <w:rPr>
          <w:rFonts w:ascii="Artifakt ElementOfc" w:hAnsi="Artifakt ElementOfc"/>
        </w:rPr>
      </w:pPr>
      <w:r w:rsidRPr="00E41074">
        <w:rPr>
          <w:rFonts w:ascii="Artifakt ElementOfc" w:hAnsi="Artifakt ElementOfc"/>
          <w:b/>
          <w:bCs/>
        </w:rPr>
        <w:t>Practice exercise</w:t>
      </w:r>
      <w:r>
        <w:rPr>
          <w:rFonts w:ascii="Artifakt ElementOfc" w:hAnsi="Artifakt ElementOfc"/>
          <w:b/>
          <w:bCs/>
        </w:rPr>
        <w:t xml:space="preserve"> – </w:t>
      </w:r>
      <w:r w:rsidR="00427B59" w:rsidRPr="0000670B">
        <w:rPr>
          <w:rFonts w:ascii="Artifakt ElementOfc" w:hAnsi="Artifakt ElementOfc"/>
          <w:b/>
          <w:bCs/>
        </w:rPr>
        <w:t>Change a model appearance and create a render</w:t>
      </w:r>
      <w:r w:rsidRPr="00E41074">
        <w:rPr>
          <w:rFonts w:ascii="Artifakt ElementOfc" w:hAnsi="Artifakt ElementOfc"/>
          <w:b/>
          <w:bCs/>
        </w:rPr>
        <w:t>:</w:t>
      </w:r>
      <w:r w:rsidRPr="00E41074">
        <w:rPr>
          <w:rFonts w:ascii="Artifakt ElementOfc" w:hAnsi="Artifakt ElementOfc"/>
        </w:rPr>
        <w:t xml:space="preserve"> </w:t>
      </w:r>
      <w:r>
        <w:rPr>
          <w:rFonts w:ascii="Artifakt ElementOfc" w:hAnsi="Artifakt ElementOfc"/>
          <w:bCs/>
        </w:rPr>
        <w:t>1</w:t>
      </w:r>
      <w:r w:rsidR="00B10890">
        <w:rPr>
          <w:rFonts w:ascii="Artifakt ElementOfc" w:hAnsi="Artifakt ElementOfc"/>
          <w:bCs/>
        </w:rPr>
        <w:t>0</w:t>
      </w:r>
      <w:r>
        <w:rPr>
          <w:rFonts w:ascii="Artifakt ElementOfc" w:hAnsi="Artifakt ElementOfc"/>
          <w:bCs/>
        </w:rPr>
        <w:t xml:space="preserve"> minutes </w:t>
      </w:r>
      <w:r w:rsidRPr="00DA6F2C">
        <w:rPr>
          <w:rFonts w:ascii="Artifakt ElementOfc" w:hAnsi="Artifakt ElementOfc"/>
          <w:bCs/>
          <w:i/>
          <w:iCs/>
        </w:rPr>
        <w:t xml:space="preserve">Dataset: </w:t>
      </w:r>
      <w:r w:rsidR="00526A1A">
        <w:rPr>
          <w:rFonts w:ascii="Artifakt ElementOfc" w:hAnsi="Artifakt ElementOfc"/>
          <w:bCs/>
          <w:i/>
          <w:iCs/>
        </w:rPr>
        <w:t xml:space="preserve">Students </w:t>
      </w:r>
      <w:r w:rsidR="00526A1A">
        <w:rPr>
          <w:rFonts w:ascii="Artifakt ElementOfc" w:hAnsi="Artifakt ElementOfc"/>
          <w:bCs/>
          <w:i/>
          <w:iCs/>
        </w:rPr>
        <w:t>use their</w:t>
      </w:r>
      <w:r w:rsidR="00526A1A">
        <w:rPr>
          <w:rFonts w:ascii="Artifakt ElementOfc" w:hAnsi="Artifakt ElementOfc"/>
          <w:bCs/>
          <w:i/>
          <w:iCs/>
        </w:rPr>
        <w:t xml:space="preserve"> assembly file named </w:t>
      </w:r>
      <w:r w:rsidR="00526A1A" w:rsidRPr="00763124">
        <w:rPr>
          <w:rFonts w:ascii="Artifakt ElementOfc" w:hAnsi="Artifakt ElementOfc"/>
          <w:b/>
          <w:i/>
          <w:iCs/>
        </w:rPr>
        <w:t>Table</w:t>
      </w:r>
      <w:r w:rsidR="00526A1A">
        <w:rPr>
          <w:rFonts w:ascii="Artifakt ElementOfc" w:hAnsi="Artifakt ElementOfc"/>
          <w:b/>
          <w:i/>
          <w:iCs/>
        </w:rPr>
        <w:t>_Assembly</w:t>
      </w:r>
      <w:r w:rsidR="00526A1A">
        <w:rPr>
          <w:rFonts w:ascii="Artifakt ElementOfc" w:hAnsi="Artifakt ElementOfc"/>
          <w:bCs/>
          <w:i/>
          <w:iCs/>
        </w:rPr>
        <w:t>.</w:t>
      </w:r>
    </w:p>
    <w:p w14:paraId="5A5EEE56" w14:textId="257128CA" w:rsidR="00224593" w:rsidRPr="00BC1661" w:rsidRDefault="00224593" w:rsidP="00224593">
      <w:pPr>
        <w:pStyle w:val="Bullets-new"/>
        <w:rPr>
          <w:rFonts w:ascii="Artifakt ElementOfc" w:hAnsi="Artifakt ElementOfc"/>
        </w:rPr>
        <w:sectPr w:rsidR="00224593" w:rsidRPr="00BC1661" w:rsidSect="00D338A3">
          <w:type w:val="continuous"/>
          <w:pgSz w:w="12240" w:h="15840"/>
          <w:pgMar w:top="720" w:right="720" w:bottom="720" w:left="720" w:header="720" w:footer="720" w:gutter="0"/>
          <w:cols w:space="720"/>
          <w:titlePg/>
          <w:docGrid w:linePitch="360"/>
        </w:sectPr>
      </w:pPr>
      <w:r>
        <w:rPr>
          <w:rFonts w:ascii="Artifakt ElementOfc" w:hAnsi="Artifakt ElementOfc"/>
          <w:b/>
          <w:bCs/>
        </w:rPr>
        <w:t>Quiz</w:t>
      </w:r>
      <w:r w:rsidRPr="00D23C0F">
        <w:rPr>
          <w:rFonts w:ascii="Artifakt ElementOfc" w:hAnsi="Artifakt ElementOfc"/>
          <w:b/>
        </w:rPr>
        <w:t xml:space="preserve">: </w:t>
      </w:r>
      <w:r>
        <w:rPr>
          <w:rFonts w:ascii="Artifakt ElementOfc" w:hAnsi="Artifakt ElementOfc"/>
          <w:bCs/>
        </w:rPr>
        <w:t>5</w:t>
      </w:r>
      <w:r w:rsidRPr="00D23C0F">
        <w:rPr>
          <w:rFonts w:ascii="Artifakt ElementOfc" w:hAnsi="Artifakt ElementOfc"/>
          <w:bCs/>
        </w:rPr>
        <w:t xml:space="preserve"> minute</w:t>
      </w:r>
      <w:r w:rsidR="00BC1661">
        <w:rPr>
          <w:rFonts w:ascii="Artifakt ElementOfc" w:hAnsi="Artifakt ElementOfc"/>
          <w:bCs/>
        </w:rPr>
        <w:t>s</w:t>
      </w:r>
    </w:p>
    <w:p w14:paraId="06EA466B"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134E830C"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4606194F" w14:textId="77777777" w:rsidR="00224593" w:rsidRPr="00E41074" w:rsidRDefault="00224593" w:rsidP="00224593">
      <w:pPr>
        <w:pBdr>
          <w:top w:val="single" w:sz="4" w:space="1" w:color="auto"/>
        </w:pBdr>
        <w:rPr>
          <w:rFonts w:ascii="Artifakt ElementOfc" w:hAnsi="Artifakt ElementOfc" w:cs="Artifakt ElementOfc"/>
          <w:b/>
          <w:color w:val="000000"/>
          <w:shd w:val="clear" w:color="auto" w:fill="FFFFFF"/>
        </w:rPr>
      </w:pPr>
    </w:p>
    <w:p w14:paraId="275ED9CC" w14:textId="77777777" w:rsidR="00D675BA" w:rsidRDefault="00D675BA" w:rsidP="00224593">
      <w:pPr>
        <w:pStyle w:val="copy"/>
        <w:rPr>
          <w:rFonts w:ascii="Artifakt ElementOfc" w:hAnsi="Artifakt ElementOfc"/>
          <w:b/>
        </w:rPr>
      </w:pPr>
      <w:r w:rsidRPr="0000670B">
        <w:rPr>
          <w:rFonts w:ascii="Artifakt ElementOfc" w:hAnsi="Artifakt ElementOfc"/>
          <w:b/>
        </w:rPr>
        <w:t xml:space="preserve">Export, share, and print </w:t>
      </w:r>
    </w:p>
    <w:p w14:paraId="3E361F4A" w14:textId="6B26977D"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Total time required for module:</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005919EA">
        <w:rPr>
          <w:rFonts w:ascii="Artifakt ElementOfc" w:hAnsi="Artifakt ElementOfc"/>
          <w:bCs/>
          <w:shd w:val="clear" w:color="auto" w:fill="FFFFFF"/>
        </w:rPr>
        <w:t>0</w:t>
      </w:r>
      <w:r w:rsidRPr="00E41074">
        <w:rPr>
          <w:rFonts w:ascii="Artifakt ElementOfc" w:hAnsi="Artifakt ElementOfc"/>
          <w:bCs/>
          <w:shd w:val="clear" w:color="auto" w:fill="FFFFFF"/>
        </w:rPr>
        <w:t xml:space="preserve"> minutes</w:t>
      </w:r>
      <w:r w:rsidRPr="00E41074">
        <w:rPr>
          <w:rFonts w:ascii="Artifakt ElementOfc" w:hAnsi="Artifakt ElementOfc"/>
          <w:shd w:val="clear" w:color="auto" w:fill="FFFFFF"/>
          <w:lang w:val="en-CA"/>
        </w:rPr>
        <w:t xml:space="preserve"> </w:t>
      </w:r>
    </w:p>
    <w:p w14:paraId="3D5B3479"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Discuss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6EF8D095" w14:textId="77777777" w:rsidR="00224593" w:rsidRPr="00E41074" w:rsidRDefault="00224593" w:rsidP="00224593">
      <w:pPr>
        <w:pStyle w:val="copy"/>
        <w:rPr>
          <w:rFonts w:ascii="Artifakt ElementOfc" w:hAnsi="Artifakt ElementOfc"/>
          <w:shd w:val="clear" w:color="auto" w:fill="FFFFFF"/>
        </w:rPr>
      </w:pPr>
      <w:r w:rsidRPr="00E41074">
        <w:rPr>
          <w:rFonts w:ascii="Artifakt ElementOfc" w:hAnsi="Artifakt ElementOfc"/>
          <w:b/>
          <w:bCs/>
          <w:shd w:val="clear" w:color="auto" w:fill="FFFFFF"/>
        </w:rPr>
        <w:t>Demonstrate:</w:t>
      </w:r>
      <w:r w:rsidRPr="00E41074">
        <w:rPr>
          <w:rFonts w:ascii="Artifakt ElementOfc" w:hAnsi="Artifakt ElementOfc"/>
          <w:shd w:val="clear" w:color="auto" w:fill="FFFFFF"/>
        </w:rPr>
        <w:t xml:space="preserve"> </w:t>
      </w:r>
      <w:r>
        <w:rPr>
          <w:rFonts w:ascii="Artifakt ElementOfc" w:hAnsi="Artifakt ElementOfc"/>
          <w:bCs/>
          <w:shd w:val="clear" w:color="auto" w:fill="FFFFFF"/>
        </w:rPr>
        <w:t xml:space="preserve">5 </w:t>
      </w:r>
      <w:r w:rsidRPr="00E41074">
        <w:rPr>
          <w:rFonts w:ascii="Artifakt ElementOfc" w:hAnsi="Artifakt ElementOfc"/>
          <w:bCs/>
          <w:shd w:val="clear" w:color="auto" w:fill="FFFFFF"/>
        </w:rPr>
        <w:t>minutes</w:t>
      </w:r>
    </w:p>
    <w:p w14:paraId="30B9C4AC" w14:textId="77777777" w:rsidR="00286CED" w:rsidRPr="00286CED" w:rsidRDefault="00286CED" w:rsidP="00286CED">
      <w:pPr>
        <w:pStyle w:val="ListParagraph"/>
        <w:numPr>
          <w:ilvl w:val="0"/>
          <w:numId w:val="43"/>
        </w:numPr>
        <w:spacing w:after="0" w:line="240" w:lineRule="auto"/>
        <w:rPr>
          <w:rFonts w:ascii="Artifakt ElementOfc" w:hAnsi="Artifakt ElementOfc" w:cs="Artifakt ElementOfc"/>
        </w:rPr>
      </w:pPr>
      <w:r w:rsidRPr="00286CED">
        <w:rPr>
          <w:rFonts w:ascii="Artifakt ElementOfc" w:hAnsi="Artifakt ElementOfc" w:cs="Artifakt ElementOfc"/>
        </w:rPr>
        <w:t>Share a link to a</w:t>
      </w:r>
      <w:r w:rsidRPr="00286CED">
        <w:rPr>
          <w:rFonts w:ascii="Artifakt ElementOfc" w:hAnsi="Artifakt ElementOfc" w:cs="Artifakt ElementOfc"/>
        </w:rPr>
        <w:t xml:space="preserve"> </w:t>
      </w:r>
      <w:r w:rsidRPr="00286CED">
        <w:rPr>
          <w:rFonts w:ascii="Artifakt ElementOfc" w:hAnsi="Artifakt ElementOfc" w:cs="Artifakt ElementOfc"/>
        </w:rPr>
        <w:t>design.</w:t>
      </w:r>
    </w:p>
    <w:p w14:paraId="61BACF14" w14:textId="77777777" w:rsidR="00286CED" w:rsidRPr="00286CED" w:rsidRDefault="00286CED" w:rsidP="00286CED">
      <w:pPr>
        <w:pStyle w:val="ListParagraph"/>
        <w:numPr>
          <w:ilvl w:val="0"/>
          <w:numId w:val="43"/>
        </w:numPr>
        <w:spacing w:after="0" w:line="240" w:lineRule="auto"/>
        <w:rPr>
          <w:rFonts w:ascii="Artifakt ElementOfc" w:hAnsi="Artifakt ElementOfc" w:cs="Artifakt ElementOfc"/>
        </w:rPr>
      </w:pPr>
      <w:r w:rsidRPr="00286CED">
        <w:rPr>
          <w:rFonts w:ascii="Artifakt ElementOfc" w:hAnsi="Artifakt ElementOfc" w:cs="Artifakt ElementOfc"/>
        </w:rPr>
        <w:t>Prepare and export files for 3D printing.</w:t>
      </w:r>
    </w:p>
    <w:p w14:paraId="07C9BA3C" w14:textId="77777777" w:rsidR="00224593" w:rsidRDefault="00224593" w:rsidP="00224593">
      <w:pPr>
        <w:pStyle w:val="copy"/>
        <w:spacing w:line="240" w:lineRule="auto"/>
        <w:rPr>
          <w:rFonts w:ascii="Artifakt ElementOfc" w:hAnsi="Artifakt ElementOfc"/>
          <w:b/>
          <w:bCs/>
          <w:shd w:val="clear" w:color="auto" w:fill="FFFFFF"/>
        </w:rPr>
      </w:pPr>
    </w:p>
    <w:p w14:paraId="60FA370F" w14:textId="7296BDD1"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Hands-on time:</w:t>
      </w:r>
      <w:r w:rsidRPr="00E41074">
        <w:rPr>
          <w:rFonts w:ascii="Artifakt ElementOfc" w:hAnsi="Artifakt ElementOfc"/>
          <w:shd w:val="clear" w:color="auto" w:fill="FFFFFF"/>
        </w:rPr>
        <w:t xml:space="preserve"> </w:t>
      </w:r>
      <w:r w:rsidR="005919EA">
        <w:rPr>
          <w:rFonts w:ascii="Artifakt ElementOfc" w:hAnsi="Artifakt ElementOfc"/>
          <w:bCs/>
          <w:shd w:val="clear" w:color="auto" w:fill="FFFFFF"/>
        </w:rPr>
        <w:t>5</w:t>
      </w:r>
      <w:r>
        <w:rPr>
          <w:rFonts w:ascii="Artifakt ElementOfc" w:hAnsi="Artifakt ElementOfc"/>
          <w:bCs/>
          <w:shd w:val="clear" w:color="auto" w:fill="FFFFFF"/>
        </w:rPr>
        <w:t xml:space="preserve"> </w:t>
      </w:r>
      <w:r w:rsidRPr="00E41074">
        <w:rPr>
          <w:rFonts w:ascii="Artifakt ElementOfc" w:hAnsi="Artifakt ElementOfc"/>
          <w:bCs/>
          <w:shd w:val="clear" w:color="auto" w:fill="FFFFFF"/>
        </w:rPr>
        <w:t>minutes</w:t>
      </w:r>
    </w:p>
    <w:p w14:paraId="7A1F1B2E" w14:textId="77777777" w:rsidR="00224593" w:rsidRPr="00E41074" w:rsidRDefault="00224593" w:rsidP="00224593">
      <w:pPr>
        <w:pStyle w:val="copy"/>
        <w:spacing w:line="240" w:lineRule="auto"/>
        <w:rPr>
          <w:rFonts w:ascii="Artifakt ElementOfc" w:hAnsi="Artifakt ElementOfc"/>
          <w:bCs/>
          <w:shd w:val="clear" w:color="auto" w:fill="FFFFFF"/>
        </w:rPr>
      </w:pPr>
      <w:r w:rsidRPr="00E41074">
        <w:rPr>
          <w:rFonts w:ascii="Artifakt ElementOfc" w:hAnsi="Artifakt ElementOfc"/>
          <w:b/>
          <w:bCs/>
          <w:shd w:val="clear" w:color="auto" w:fill="FFFFFF"/>
        </w:rPr>
        <w:t>Review objectives:</w:t>
      </w:r>
      <w:r w:rsidRPr="00E41074">
        <w:rPr>
          <w:rFonts w:ascii="Artifakt ElementOfc" w:hAnsi="Artifakt ElementOfc"/>
          <w:shd w:val="clear" w:color="auto" w:fill="FFFFFF"/>
        </w:rPr>
        <w:t xml:space="preserve"> </w:t>
      </w:r>
      <w:r>
        <w:rPr>
          <w:rFonts w:ascii="Artifakt ElementOfc" w:hAnsi="Artifakt ElementOfc"/>
          <w:bCs/>
          <w:shd w:val="clear" w:color="auto" w:fill="FFFFFF"/>
        </w:rPr>
        <w:t>1</w:t>
      </w:r>
      <w:r w:rsidRPr="00E41074">
        <w:rPr>
          <w:rFonts w:ascii="Artifakt ElementOfc" w:hAnsi="Artifakt ElementOfc"/>
          <w:bCs/>
          <w:shd w:val="clear" w:color="auto" w:fill="FFFFFF"/>
        </w:rPr>
        <w:t xml:space="preserve"> minute</w:t>
      </w:r>
    </w:p>
    <w:p w14:paraId="1662A0A9" w14:textId="12764369" w:rsidR="00224593" w:rsidRDefault="00224593" w:rsidP="00224593">
      <w:pPr>
        <w:pStyle w:val="copy"/>
        <w:spacing w:line="240" w:lineRule="auto"/>
        <w:rPr>
          <w:rFonts w:ascii="Artifakt ElementOfc" w:hAnsi="Artifakt ElementOfc"/>
          <w:i/>
          <w:iCs/>
          <w:shd w:val="clear" w:color="auto" w:fill="FFFFFF"/>
        </w:rPr>
      </w:pP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Pr="00DF4531">
        <w:rPr>
          <w:rFonts w:ascii="Artifakt ElementOfc" w:hAnsi="Artifakt ElementOfc"/>
          <w:i/>
          <w:iCs/>
          <w:shd w:val="clear" w:color="auto" w:fill="FFFFFF"/>
        </w:rPr>
        <w:t xml:space="preserve">Students </w:t>
      </w:r>
      <w:r w:rsidR="005919EA">
        <w:rPr>
          <w:rFonts w:ascii="Artifakt ElementOfc" w:hAnsi="Artifakt ElementOfc"/>
          <w:i/>
          <w:iCs/>
          <w:shd w:val="clear" w:color="auto" w:fill="FFFFFF"/>
        </w:rPr>
        <w:t>prepare</w:t>
      </w:r>
      <w:r w:rsidRPr="00DF4531">
        <w:rPr>
          <w:rFonts w:ascii="Artifakt ElementOfc" w:hAnsi="Artifakt ElementOfc"/>
          <w:i/>
          <w:iCs/>
          <w:shd w:val="clear" w:color="auto" w:fill="FFFFFF"/>
        </w:rPr>
        <w:t xml:space="preserve"> design file </w:t>
      </w:r>
      <w:r w:rsidRPr="00F903F9">
        <w:rPr>
          <w:rFonts w:ascii="Artifakt ElementOfc" w:hAnsi="Artifakt ElementOfc"/>
          <w:b/>
          <w:bCs/>
          <w:i/>
          <w:iCs/>
          <w:shd w:val="clear" w:color="auto" w:fill="FFFFFF"/>
        </w:rPr>
        <w:t>MyTumbler</w:t>
      </w:r>
      <w:r w:rsidR="005919EA">
        <w:rPr>
          <w:rFonts w:ascii="Artifakt ElementOfc" w:hAnsi="Artifakt ElementOfc"/>
          <w:b/>
          <w:bCs/>
          <w:i/>
          <w:iCs/>
          <w:shd w:val="clear" w:color="auto" w:fill="FFFFFF"/>
        </w:rPr>
        <w:t xml:space="preserve"> </w:t>
      </w:r>
      <w:r w:rsidR="005919EA" w:rsidRPr="005919EA">
        <w:rPr>
          <w:rFonts w:ascii="Artifakt ElementOfc" w:hAnsi="Artifakt ElementOfc"/>
          <w:i/>
          <w:iCs/>
          <w:shd w:val="clear" w:color="auto" w:fill="FFFFFF"/>
        </w:rPr>
        <w:t>for 3D printing</w:t>
      </w:r>
      <w:r w:rsidR="00714EC5">
        <w:rPr>
          <w:rFonts w:ascii="Artifakt ElementOfc" w:hAnsi="Artifakt ElementOfc"/>
          <w:i/>
          <w:iCs/>
          <w:shd w:val="clear" w:color="auto" w:fill="FFFFFF"/>
        </w:rPr>
        <w:t xml:space="preserve">, or prepare </w:t>
      </w:r>
      <w:r w:rsidR="00AA6AF4">
        <w:rPr>
          <w:rFonts w:ascii="Artifakt ElementOfc" w:hAnsi="Artifakt ElementOfc"/>
          <w:i/>
          <w:iCs/>
          <w:shd w:val="clear" w:color="auto" w:fill="FFFFFF"/>
        </w:rPr>
        <w:t>the coaster (included in the practice exercise)</w:t>
      </w:r>
      <w:r>
        <w:rPr>
          <w:rFonts w:ascii="Artifakt ElementOfc" w:hAnsi="Artifakt ElementOfc"/>
          <w:b/>
          <w:bCs/>
          <w:i/>
          <w:iCs/>
          <w:shd w:val="clear" w:color="auto" w:fill="FFFFFF"/>
        </w:rPr>
        <w:t>.</w:t>
      </w:r>
    </w:p>
    <w:p w14:paraId="60BA2AEA" w14:textId="77777777" w:rsidR="00224593" w:rsidRDefault="00224593" w:rsidP="00224593">
      <w:pPr>
        <w:pStyle w:val="copy"/>
        <w:rPr>
          <w:rFonts w:ascii="Artifakt ElementOfc" w:hAnsi="Artifakt ElementOfc"/>
          <w:b/>
          <w:bCs/>
          <w:shd w:val="clear" w:color="auto" w:fill="FFFFFF"/>
        </w:rPr>
      </w:pPr>
    </w:p>
    <w:p w14:paraId="610D43B3" w14:textId="77777777" w:rsidR="00224593" w:rsidRPr="00E41074" w:rsidRDefault="00224593" w:rsidP="00224593">
      <w:pPr>
        <w:pStyle w:val="copy"/>
        <w:rPr>
          <w:rFonts w:ascii="Artifakt ElementOfc" w:hAnsi="Artifakt ElementOfc"/>
          <w:b/>
          <w:bCs/>
          <w:shd w:val="clear" w:color="auto" w:fill="FFFFFF"/>
        </w:rPr>
      </w:pPr>
      <w:r w:rsidRPr="00E41074">
        <w:rPr>
          <w:rFonts w:ascii="Artifakt ElementOfc" w:hAnsi="Artifakt ElementOfc"/>
          <w:b/>
          <w:bCs/>
          <w:shd w:val="clear" w:color="auto" w:fill="FFFFFF"/>
        </w:rPr>
        <w:t>Assignments</w:t>
      </w:r>
      <w:r>
        <w:rPr>
          <w:rFonts w:ascii="Artifakt ElementOfc" w:hAnsi="Artifakt ElementOfc"/>
          <w:b/>
          <w:bCs/>
          <w:shd w:val="clear" w:color="auto" w:fill="FFFFFF"/>
        </w:rPr>
        <w:t xml:space="preserve"> (additional)</w:t>
      </w:r>
      <w:r w:rsidRPr="00E41074">
        <w:rPr>
          <w:rFonts w:ascii="Artifakt ElementOfc" w:hAnsi="Artifakt ElementOfc"/>
          <w:b/>
          <w:bCs/>
          <w:shd w:val="clear" w:color="auto" w:fill="FFFFFF"/>
        </w:rPr>
        <w:t>:</w:t>
      </w:r>
    </w:p>
    <w:p w14:paraId="763150C1" w14:textId="77777777" w:rsidR="00B43E5F" w:rsidRPr="00B43E5F" w:rsidRDefault="00224593" w:rsidP="005B6551">
      <w:pPr>
        <w:pStyle w:val="Bullets-new"/>
        <w:rPr>
          <w:rFonts w:ascii="Artifakt ElementOfc" w:hAnsi="Artifakt ElementOfc"/>
        </w:rPr>
      </w:pPr>
      <w:r w:rsidRPr="00B43E5F">
        <w:rPr>
          <w:rFonts w:ascii="Artifakt ElementOfc" w:hAnsi="Artifakt ElementOfc"/>
          <w:b/>
          <w:bCs/>
        </w:rPr>
        <w:t xml:space="preserve">Practice exercise – </w:t>
      </w:r>
      <w:r w:rsidR="00722D12" w:rsidRPr="00B43E5F">
        <w:rPr>
          <w:rFonts w:ascii="Artifakt ElementOfc" w:hAnsi="Artifakt ElementOfc"/>
          <w:b/>
          <w:bCs/>
        </w:rPr>
        <w:t>Prepare a design for 3D printing</w:t>
      </w:r>
      <w:r w:rsidRPr="00B43E5F">
        <w:rPr>
          <w:rFonts w:ascii="Artifakt ElementOfc" w:hAnsi="Artifakt ElementOfc"/>
          <w:b/>
          <w:bCs/>
        </w:rPr>
        <w:t>:</w:t>
      </w:r>
      <w:r w:rsidRPr="00B43E5F">
        <w:rPr>
          <w:rFonts w:ascii="Artifakt ElementOfc" w:hAnsi="Artifakt ElementOfc"/>
        </w:rPr>
        <w:t xml:space="preserve"> </w:t>
      </w:r>
      <w:r w:rsidR="00065997" w:rsidRPr="00B43E5F">
        <w:rPr>
          <w:rFonts w:ascii="Artifakt ElementOfc" w:hAnsi="Artifakt ElementOfc"/>
          <w:bCs/>
        </w:rPr>
        <w:t>5</w:t>
      </w:r>
      <w:r w:rsidRPr="00B43E5F">
        <w:rPr>
          <w:rFonts w:ascii="Artifakt ElementOfc" w:hAnsi="Artifakt ElementOfc"/>
          <w:bCs/>
        </w:rPr>
        <w:t xml:space="preserve"> minutes </w:t>
      </w:r>
      <w:r w:rsidRPr="00B43E5F">
        <w:rPr>
          <w:rFonts w:ascii="Artifakt ElementOfc" w:hAnsi="Artifakt ElementOfc"/>
          <w:bCs/>
          <w:i/>
          <w:iCs/>
        </w:rPr>
        <w:t xml:space="preserve">Dataset: Students </w:t>
      </w:r>
      <w:r w:rsidR="00065997" w:rsidRPr="00B43E5F">
        <w:rPr>
          <w:rFonts w:ascii="Artifakt ElementOfc" w:hAnsi="Artifakt ElementOfc"/>
          <w:bCs/>
          <w:i/>
          <w:iCs/>
        </w:rPr>
        <w:t>prepare the design file created in a previous exercise (</w:t>
      </w:r>
      <w:r w:rsidR="00B43E5F" w:rsidRPr="00B43E5F">
        <w:rPr>
          <w:rFonts w:ascii="Artifakt ElementOfc" w:hAnsi="Artifakt ElementOfc"/>
          <w:bCs/>
          <w:i/>
          <w:iCs/>
        </w:rPr>
        <w:t xml:space="preserve">Tumbler_Coaster) or use included </w:t>
      </w:r>
      <w:r w:rsidRPr="00B43E5F">
        <w:rPr>
          <w:rFonts w:ascii="Artifakt ElementOfc" w:hAnsi="Artifakt ElementOfc"/>
          <w:bCs/>
          <w:i/>
          <w:iCs/>
        </w:rPr>
        <w:t xml:space="preserve">design file </w:t>
      </w:r>
      <w:r w:rsidR="00B43E5F" w:rsidRPr="00524605">
        <w:rPr>
          <w:b/>
          <w:bCs/>
          <w:i/>
          <w:iCs/>
        </w:rPr>
        <w:t>Tumbler_Coaster.f3d</w:t>
      </w:r>
      <w:r w:rsidR="00B43E5F">
        <w:t xml:space="preserve"> </w:t>
      </w:r>
    </w:p>
    <w:p w14:paraId="581420E7" w14:textId="3608444F" w:rsidR="00224593" w:rsidRPr="00B43E5F" w:rsidRDefault="00224593" w:rsidP="005B6551">
      <w:pPr>
        <w:pStyle w:val="Bullets-new"/>
        <w:rPr>
          <w:rFonts w:ascii="Artifakt ElementOfc" w:hAnsi="Artifakt ElementOfc"/>
        </w:rPr>
      </w:pPr>
      <w:r w:rsidRPr="00B43E5F">
        <w:rPr>
          <w:rFonts w:ascii="Artifakt ElementOfc" w:hAnsi="Artifakt ElementOfc"/>
          <w:b/>
          <w:bCs/>
        </w:rPr>
        <w:t>Quiz</w:t>
      </w:r>
      <w:r w:rsidRPr="00B43E5F">
        <w:rPr>
          <w:rFonts w:ascii="Artifakt ElementOfc" w:hAnsi="Artifakt ElementOfc"/>
          <w:b/>
        </w:rPr>
        <w:t xml:space="preserve">: </w:t>
      </w:r>
      <w:r w:rsidRPr="00B43E5F">
        <w:rPr>
          <w:rFonts w:ascii="Artifakt ElementOfc" w:hAnsi="Artifakt ElementOfc"/>
          <w:bCs/>
        </w:rPr>
        <w:t>5 minutes</w:t>
      </w:r>
    </w:p>
    <w:p w14:paraId="173F31AF"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6E61D266"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7250D2D4" w14:textId="77777777" w:rsidR="00224593" w:rsidRPr="00E41074" w:rsidRDefault="00224593" w:rsidP="00224593">
      <w:pPr>
        <w:pStyle w:val="copy"/>
        <w:rPr>
          <w:rFonts w:ascii="Artifakt ElementOfc" w:hAnsi="Artifakt ElementOfc"/>
        </w:rPr>
        <w:sectPr w:rsidR="00224593" w:rsidRPr="00E41074" w:rsidSect="00D338A3">
          <w:type w:val="continuous"/>
          <w:pgSz w:w="12240" w:h="15840"/>
          <w:pgMar w:top="720" w:right="720" w:bottom="720" w:left="720" w:header="720" w:footer="720" w:gutter="0"/>
          <w:cols w:space="720"/>
          <w:titlePg/>
          <w:docGrid w:linePitch="360"/>
        </w:sectPr>
      </w:pPr>
    </w:p>
    <w:p w14:paraId="39C5EEB7" w14:textId="44A5F57D" w:rsidR="0056357A" w:rsidRPr="00E41074" w:rsidRDefault="0056357A" w:rsidP="009D556A">
      <w:pPr>
        <w:rPr>
          <w:rFonts w:ascii="Artifakt ElementOfc" w:hAnsi="Artifakt ElementOfc" w:cs="Artifakt ElementOfc"/>
        </w:rPr>
        <w:sectPr w:rsidR="0056357A" w:rsidRPr="00E41074" w:rsidSect="00D338A3">
          <w:type w:val="continuous"/>
          <w:pgSz w:w="12240" w:h="15840"/>
          <w:pgMar w:top="720" w:right="720" w:bottom="720" w:left="720" w:header="720" w:footer="720" w:gutter="0"/>
          <w:cols w:space="720"/>
          <w:titlePg/>
          <w:docGrid w:linePitch="360"/>
        </w:sectPr>
      </w:pPr>
    </w:p>
    <w:p w14:paraId="2001D919" w14:textId="77777777" w:rsidR="00D32213" w:rsidRPr="00E41074" w:rsidRDefault="00D32213" w:rsidP="00D32213">
      <w:pPr>
        <w:pBdr>
          <w:top w:val="single" w:sz="4" w:space="1" w:color="auto"/>
        </w:pBdr>
        <w:rPr>
          <w:rFonts w:ascii="Artifakt ElementOfc" w:hAnsi="Artifakt ElementOfc" w:cs="Artifakt ElementOfc"/>
          <w:b/>
          <w:color w:val="000000"/>
          <w:shd w:val="clear" w:color="auto" w:fill="FFFFFF"/>
        </w:rPr>
      </w:pPr>
    </w:p>
    <w:p w14:paraId="46D88D5F" w14:textId="77777777" w:rsidR="0056357A" w:rsidRDefault="0056357A" w:rsidP="000A12F6">
      <w:pPr>
        <w:pStyle w:val="copy"/>
        <w:rPr>
          <w:rFonts w:ascii="Artifakt ElementOfc" w:hAnsi="Artifakt ElementOfc"/>
          <w:b/>
          <w:bCs/>
          <w:shd w:val="clear" w:color="auto" w:fill="FFFFFF"/>
        </w:rPr>
      </w:pPr>
    </w:p>
    <w:p w14:paraId="7B78736D" w14:textId="11B0CA74" w:rsidR="000A12F6" w:rsidRDefault="00344FCF" w:rsidP="000A12F6">
      <w:pPr>
        <w:pStyle w:val="copy"/>
        <w:rPr>
          <w:rFonts w:ascii="Artifakt ElementOfc" w:hAnsi="Artifakt ElementOfc"/>
          <w:b/>
          <w:bCs/>
          <w:shd w:val="clear" w:color="auto" w:fill="FFFFFF"/>
        </w:rPr>
      </w:pPr>
      <w:r>
        <w:rPr>
          <w:rFonts w:ascii="Artifakt ElementOfc" w:hAnsi="Artifakt ElementOfc"/>
          <w:b/>
          <w:bCs/>
          <w:shd w:val="clear" w:color="auto" w:fill="FFFFFF"/>
        </w:rPr>
        <w:t>Next steps:</w:t>
      </w:r>
      <w:r w:rsidR="00496666">
        <w:rPr>
          <w:rFonts w:ascii="Artifakt ElementOfc" w:hAnsi="Artifakt ElementOfc"/>
          <w:b/>
          <w:bCs/>
          <w:shd w:val="clear" w:color="auto" w:fill="FFFFFF"/>
        </w:rPr>
        <w:t xml:space="preserve"> </w:t>
      </w:r>
      <w:r w:rsidR="000A12F6">
        <w:rPr>
          <w:rFonts w:ascii="Artifakt ElementOfc" w:hAnsi="Artifakt ElementOfc"/>
          <w:b/>
          <w:bCs/>
          <w:shd w:val="clear" w:color="auto" w:fill="FFFFFF"/>
        </w:rPr>
        <w:t xml:space="preserve">End of </w:t>
      </w:r>
      <w:r w:rsidR="0037183C">
        <w:rPr>
          <w:rFonts w:ascii="Artifakt ElementOfc" w:hAnsi="Artifakt ElementOfc"/>
          <w:b/>
          <w:bCs/>
          <w:shd w:val="clear" w:color="auto" w:fill="FFFFFF"/>
        </w:rPr>
        <w:t>c</w:t>
      </w:r>
      <w:r w:rsidR="000A12F6">
        <w:rPr>
          <w:rFonts w:ascii="Artifakt ElementOfc" w:hAnsi="Artifakt ElementOfc"/>
          <w:b/>
          <w:bCs/>
          <w:shd w:val="clear" w:color="auto" w:fill="FFFFFF"/>
        </w:rPr>
        <w:t>ourse</w:t>
      </w:r>
      <w:r w:rsidR="0037183C">
        <w:rPr>
          <w:rFonts w:ascii="Artifakt ElementOfc" w:hAnsi="Artifakt ElementOfc"/>
          <w:b/>
          <w:bCs/>
          <w:shd w:val="clear" w:color="auto" w:fill="FFFFFF"/>
        </w:rPr>
        <w:t xml:space="preserve"> (additional)</w:t>
      </w:r>
    </w:p>
    <w:p w14:paraId="56AAAF03" w14:textId="77777777" w:rsidR="005B0C11" w:rsidRDefault="005B0C11" w:rsidP="000A12F6">
      <w:pPr>
        <w:pStyle w:val="copy"/>
        <w:rPr>
          <w:rFonts w:ascii="Artifakt ElementOfc" w:hAnsi="Artifakt ElementOfc"/>
          <w:b/>
          <w:bCs/>
          <w:shd w:val="clear" w:color="auto" w:fill="FFFFFF"/>
        </w:rPr>
      </w:pPr>
    </w:p>
    <w:p w14:paraId="56F10C77" w14:textId="4E71ECE1" w:rsidR="000A12F6" w:rsidRPr="00F60B53" w:rsidRDefault="005B0C11" w:rsidP="00F60B53">
      <w:pPr>
        <w:rPr>
          <w:b/>
          <w:bCs/>
        </w:rPr>
      </w:pPr>
      <w:r>
        <w:rPr>
          <w:rFonts w:ascii="Artifakt ElementOfc" w:hAnsi="Artifakt ElementOfc"/>
          <w:b/>
          <w:bCs/>
          <w:shd w:val="clear" w:color="auto" w:fill="FFFFFF"/>
        </w:rPr>
        <w:t xml:space="preserve">Challenge exercise </w:t>
      </w:r>
      <w:r w:rsidR="006F62CA">
        <w:rPr>
          <w:rFonts w:ascii="Artifakt ElementOfc" w:hAnsi="Artifakt ElementOfc"/>
          <w:b/>
          <w:bCs/>
          <w:shd w:val="clear" w:color="auto" w:fill="FFFFFF"/>
        </w:rPr>
        <w:t>–</w:t>
      </w:r>
      <w:r>
        <w:rPr>
          <w:rFonts w:ascii="Artifakt ElementOfc" w:hAnsi="Artifakt ElementOfc"/>
          <w:b/>
          <w:bCs/>
          <w:shd w:val="clear" w:color="auto" w:fill="FFFFFF"/>
        </w:rPr>
        <w:t xml:space="preserve"> </w:t>
      </w:r>
      <w:r w:rsidR="00F60B53" w:rsidRPr="0000670B">
        <w:rPr>
          <w:b/>
          <w:bCs/>
        </w:rPr>
        <w:t>Create a vehicle cup adapter for the tumbler</w:t>
      </w:r>
      <w:r w:rsidR="000A12F6" w:rsidRPr="00E41074">
        <w:rPr>
          <w:rFonts w:ascii="Artifakt ElementOfc" w:hAnsi="Artifakt ElementOfc"/>
          <w:b/>
          <w:bCs/>
          <w:shd w:val="clear" w:color="auto" w:fill="FFFFFF"/>
        </w:rPr>
        <w:t>:</w:t>
      </w:r>
      <w:r w:rsidR="000A12F6" w:rsidRPr="00E41074">
        <w:rPr>
          <w:rFonts w:ascii="Artifakt ElementOfc" w:hAnsi="Artifakt ElementOfc"/>
          <w:shd w:val="clear" w:color="auto" w:fill="FFFFFF"/>
        </w:rPr>
        <w:t xml:space="preserve"> </w:t>
      </w:r>
      <w:r w:rsidR="000A12F6" w:rsidRPr="00E41074">
        <w:rPr>
          <w:rFonts w:ascii="Artifakt ElementOfc" w:hAnsi="Artifakt ElementOfc"/>
          <w:bCs/>
          <w:shd w:val="clear" w:color="auto" w:fill="FFFFFF"/>
        </w:rPr>
        <w:t xml:space="preserve"> </w:t>
      </w:r>
      <w:r w:rsidR="006946EF">
        <w:rPr>
          <w:rFonts w:ascii="Artifakt ElementOfc" w:hAnsi="Artifakt ElementOfc"/>
          <w:bCs/>
          <w:shd w:val="clear" w:color="auto" w:fill="FFFFFF"/>
        </w:rPr>
        <w:t>120</w:t>
      </w:r>
      <w:r w:rsidR="006F62CA">
        <w:rPr>
          <w:rFonts w:ascii="Artifakt ElementOfc" w:hAnsi="Artifakt ElementOfc"/>
          <w:bCs/>
          <w:shd w:val="clear" w:color="auto" w:fill="FFFFFF"/>
        </w:rPr>
        <w:t xml:space="preserve"> </w:t>
      </w:r>
      <w:r w:rsidR="000A12F6" w:rsidRPr="00E41074">
        <w:rPr>
          <w:rFonts w:ascii="Artifakt ElementOfc" w:hAnsi="Artifakt ElementOfc"/>
          <w:bCs/>
          <w:shd w:val="clear" w:color="auto" w:fill="FFFFFF"/>
        </w:rPr>
        <w:t>minutes</w:t>
      </w:r>
      <w:r w:rsidR="000A12F6" w:rsidRPr="00E41074">
        <w:rPr>
          <w:rFonts w:ascii="Artifakt ElementOfc" w:hAnsi="Artifakt ElementOfc"/>
          <w:shd w:val="clear" w:color="auto" w:fill="FFFFFF"/>
          <w:lang w:val="en-CA"/>
        </w:rPr>
        <w:t xml:space="preserve"> </w:t>
      </w:r>
    </w:p>
    <w:p w14:paraId="3796652D" w14:textId="2FCEC12E" w:rsidR="0007073E" w:rsidRDefault="0007073E" w:rsidP="0007073E">
      <w:pPr>
        <w:pStyle w:val="copy"/>
        <w:spacing w:line="240" w:lineRule="auto"/>
        <w:rPr>
          <w:rFonts w:ascii="Artifakt ElementOfc" w:hAnsi="Artifakt ElementOfc"/>
          <w:i/>
          <w:iCs/>
          <w:shd w:val="clear" w:color="auto" w:fill="FFFFFF"/>
        </w:rPr>
      </w:pPr>
      <w:r>
        <w:rPr>
          <w:rFonts w:ascii="Artifakt ElementOfc" w:hAnsi="Artifakt ElementOfc"/>
          <w:shd w:val="clear" w:color="auto" w:fill="FFFFFF"/>
          <w:lang w:val="en-CA"/>
        </w:rPr>
        <w:t xml:space="preserve">      </w:t>
      </w:r>
      <w:r w:rsidRPr="00E41074">
        <w:rPr>
          <w:rFonts w:ascii="Artifakt ElementOfc" w:hAnsi="Artifakt ElementOfc"/>
          <w:b/>
          <w:bCs/>
          <w:shd w:val="clear" w:color="auto" w:fill="FFFFFF"/>
        </w:rPr>
        <w:t>Datasets:</w:t>
      </w:r>
      <w:r>
        <w:rPr>
          <w:rFonts w:ascii="Artifakt ElementOfc" w:hAnsi="Artifakt ElementOfc"/>
          <w:b/>
          <w:bCs/>
          <w:shd w:val="clear" w:color="auto" w:fill="FFFFFF"/>
        </w:rPr>
        <w:t xml:space="preserve"> </w:t>
      </w:r>
      <w:r w:rsidR="00590BD9" w:rsidRPr="00590BD9">
        <w:rPr>
          <w:b/>
          <w:bCs/>
          <w:i/>
          <w:iCs/>
        </w:rPr>
        <w:t>Autodesk_Tumbler.f3z</w:t>
      </w:r>
    </w:p>
    <w:p w14:paraId="4739C6AC" w14:textId="6117FC78" w:rsidR="00765248" w:rsidRDefault="00765248" w:rsidP="00765248">
      <w:pPr>
        <w:pStyle w:val="copy"/>
        <w:rPr>
          <w:rFonts w:ascii="Artifakt ElementOfc" w:hAnsi="Artifakt ElementOfc"/>
          <w:shd w:val="clear" w:color="auto" w:fill="FFFFFF"/>
          <w:lang w:val="en-CA"/>
        </w:rPr>
      </w:pPr>
      <w:r>
        <w:rPr>
          <w:rFonts w:ascii="Artifakt ElementOfc" w:hAnsi="Artifakt ElementOfc"/>
          <w:b/>
          <w:bCs/>
          <w:shd w:val="clear" w:color="auto" w:fill="FFFFFF"/>
        </w:rPr>
        <w:t xml:space="preserve">End-of-course exam questions: </w:t>
      </w:r>
      <w:r>
        <w:rPr>
          <w:rFonts w:ascii="Artifakt ElementOfc" w:hAnsi="Artifakt ElementOfc"/>
          <w:bCs/>
          <w:shd w:val="clear" w:color="auto" w:fill="FFFFFF"/>
        </w:rPr>
        <w:t xml:space="preserve">20 </w:t>
      </w:r>
      <w:r w:rsidRPr="00E41074">
        <w:rPr>
          <w:rFonts w:ascii="Artifakt ElementOfc" w:hAnsi="Artifakt ElementOfc"/>
          <w:bCs/>
          <w:shd w:val="clear" w:color="auto" w:fill="FFFFFF"/>
        </w:rPr>
        <w:t>minutes</w:t>
      </w:r>
      <w:r w:rsidRPr="00E41074">
        <w:rPr>
          <w:rFonts w:ascii="Artifakt ElementOfc" w:hAnsi="Artifakt ElementOfc"/>
          <w:shd w:val="clear" w:color="auto" w:fill="FFFFFF"/>
          <w:lang w:val="en-CA"/>
        </w:rPr>
        <w:t xml:space="preserve"> </w:t>
      </w:r>
    </w:p>
    <w:p w14:paraId="5CA36F84" w14:textId="77777777" w:rsidR="006C741D" w:rsidRDefault="006C741D" w:rsidP="00765248">
      <w:pPr>
        <w:pStyle w:val="copy"/>
        <w:rPr>
          <w:rFonts w:ascii="Artifakt ElementOfc" w:hAnsi="Artifakt ElementOfc"/>
          <w:shd w:val="clear" w:color="auto" w:fill="FFFFFF"/>
          <w:lang w:val="en-CA"/>
        </w:rPr>
      </w:pPr>
    </w:p>
    <w:p w14:paraId="3130145B" w14:textId="77777777" w:rsidR="008A2EE8" w:rsidRPr="00E41074" w:rsidRDefault="008A2EE8">
      <w:pPr>
        <w:pStyle w:val="copy"/>
        <w:rPr>
          <w:rFonts w:ascii="Artifakt ElementOfc" w:hAnsi="Artifakt ElementOfc"/>
        </w:rPr>
      </w:pPr>
    </w:p>
    <w:sectPr w:rsidR="008A2EE8" w:rsidRPr="00E41074" w:rsidSect="00D338A3">
      <w:headerReference w:type="default" r:id="rId14"/>
      <w:footerReference w:type="default" r:id="rId15"/>
      <w:headerReference w:type="first" r:id="rId16"/>
      <w:footerReference w:type="first" r:id="rId17"/>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61AD8" w14:textId="77777777" w:rsidR="00D338A3" w:rsidRDefault="00D338A3" w:rsidP="00CD5FD8">
      <w:r>
        <w:separator/>
      </w:r>
    </w:p>
  </w:endnote>
  <w:endnote w:type="continuationSeparator" w:id="0">
    <w:p w14:paraId="3B40EAD5" w14:textId="77777777" w:rsidR="00D338A3" w:rsidRDefault="00D338A3" w:rsidP="00CD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Wingdings 2">
    <w:panose1 w:val="050201020105070707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tifakt Element">
    <w:panose1 w:val="020B0504010101010104"/>
    <w:charset w:val="00"/>
    <w:family w:val="swiss"/>
    <w:pitch w:val="variable"/>
    <w:sig w:usb0="A00002EF" w:usb1="5200E47B" w:usb2="00000008" w:usb3="00000000" w:csb0="00000097" w:csb1="00000000"/>
  </w:font>
  <w:font w:name="Artifakt ElementOfc">
    <w:altName w:val="Calibri"/>
    <w:panose1 w:val="020B0504010101010104"/>
    <w:charset w:val="00"/>
    <w:family w:val="swiss"/>
    <w:pitch w:val="variable"/>
    <w:sig w:usb0="A00002EF" w:usb1="5000E47B" w:usb2="00000008" w:usb3="00000000" w:csb0="00000097" w:csb1="00000000"/>
  </w:font>
  <w:font w:name="Arial">
    <w:panose1 w:val="020B0604020202020204"/>
    <w:charset w:val="00"/>
    <w:family w:val="swiss"/>
    <w:pitch w:val="variable"/>
    <w:sig w:usb0="E0002EFF" w:usb1="C000785B" w:usb2="00000009" w:usb3="00000000" w:csb0="000001FF" w:csb1="00000000"/>
  </w:font>
  <w:font w:name="Artifakt LegendOfc">
    <w:panose1 w:val="020B0504010101010104"/>
    <w:charset w:val="4D"/>
    <w:family w:val="swiss"/>
    <w:pitch w:val="variable"/>
    <w:sig w:usb0="A00002EF" w:usb1="5000E47B" w:usb2="00000008"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7ACB6" w14:textId="77777777" w:rsidR="001377C2" w:rsidRPr="00C9634A" w:rsidRDefault="001377C2" w:rsidP="00BD36B9">
    <w:pPr>
      <w:pStyle w:val="Footer"/>
      <w:jc w:val="right"/>
      <w:rPr>
        <w:rFonts w:ascii="Artifakt ElementOfc" w:hAnsi="Artifakt ElementOfc" w:cs="Artifakt ElementOfc"/>
        <w:color w:val="000000"/>
      </w:rPr>
    </w:pPr>
  </w:p>
  <w:p w14:paraId="07396111" w14:textId="55B5A93C" w:rsidR="00FB1127" w:rsidRPr="00C47430" w:rsidRDefault="00A0254A" w:rsidP="00FB1127">
    <w:pPr>
      <w:pStyle w:val="Footer"/>
      <w:jc w:val="right"/>
      <w:rPr>
        <w:sz w:val="18"/>
        <w:szCs w:val="18"/>
      </w:rPr>
    </w:pPr>
    <w:r>
      <w:rPr>
        <w:sz w:val="18"/>
        <w:szCs w:val="18"/>
      </w:rPr>
      <w:t xml:space="preserve">Instructor guide: Learn Fusion 360 </w:t>
    </w:r>
    <w:r w:rsidR="00C60328">
      <w:rPr>
        <w:sz w:val="18"/>
        <w:szCs w:val="18"/>
      </w:rPr>
      <w:t>for</w:t>
    </w:r>
    <w:r>
      <w:rPr>
        <w:sz w:val="18"/>
        <w:szCs w:val="18"/>
      </w:rPr>
      <w:t xml:space="preserve"> CAM in 90 minutes</w:t>
    </w:r>
    <w:r w:rsidR="00FB1127" w:rsidRPr="00C47430">
      <w:rPr>
        <w:sz w:val="18"/>
        <w:szCs w:val="18"/>
      </w:rPr>
      <w:t xml:space="preserve">    Page  </w:t>
    </w:r>
    <w:r w:rsidR="00FB1127" w:rsidRPr="00C47430">
      <w:rPr>
        <w:sz w:val="18"/>
        <w:szCs w:val="18"/>
      </w:rPr>
      <w:fldChar w:fldCharType="begin"/>
    </w:r>
    <w:r w:rsidR="00FB1127" w:rsidRPr="00C47430">
      <w:rPr>
        <w:sz w:val="18"/>
        <w:szCs w:val="18"/>
      </w:rPr>
      <w:instrText xml:space="preserve"> PAGE   \* MERGEFORMAT </w:instrText>
    </w:r>
    <w:r w:rsidR="00FB1127" w:rsidRPr="00C47430">
      <w:rPr>
        <w:sz w:val="18"/>
        <w:szCs w:val="18"/>
      </w:rPr>
      <w:fldChar w:fldCharType="separate"/>
    </w:r>
    <w:r w:rsidR="00FB1127">
      <w:rPr>
        <w:sz w:val="18"/>
        <w:szCs w:val="18"/>
      </w:rPr>
      <w:t>1</w:t>
    </w:r>
    <w:r w:rsidR="00FB1127" w:rsidRPr="00C47430">
      <w:rPr>
        <w:sz w:val="18"/>
        <w:szCs w:val="18"/>
      </w:rPr>
      <w:fldChar w:fldCharType="end"/>
    </w:r>
  </w:p>
  <w:p w14:paraId="3F4D7D54" w14:textId="77777777" w:rsidR="001377C2" w:rsidRPr="00C9634A" w:rsidRDefault="001377C2" w:rsidP="00C4758D">
    <w:pPr>
      <w:pStyle w:val="Footer"/>
      <w:tabs>
        <w:tab w:val="left" w:pos="2415"/>
      </w:tabs>
      <w:rPr>
        <w:rFonts w:ascii="Artifakt ElementOfc" w:hAnsi="Artifakt ElementOfc" w:cs="Artifakt ElementOfc"/>
        <w:color w:val="7F7F7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4A503" w14:textId="77777777" w:rsidR="001377C2" w:rsidRDefault="001377C2" w:rsidP="00BD36B9">
    <w:pPr>
      <w:pStyle w:val="Footer"/>
      <w:jc w:val="right"/>
      <w:rPr>
        <w:rFonts w:ascii="Artifakt ElementOfc" w:hAnsi="Artifakt ElementOfc" w:cs="Artifakt ElementOfc"/>
        <w:color w:val="000000"/>
      </w:rPr>
    </w:pPr>
  </w:p>
  <w:p w14:paraId="66CB2FC4" w14:textId="0D2A3C26" w:rsidR="00D74AB0" w:rsidRPr="00C47430" w:rsidRDefault="00D74AB0" w:rsidP="00D74AB0">
    <w:pPr>
      <w:pStyle w:val="Footer"/>
      <w:jc w:val="right"/>
      <w:rPr>
        <w:sz w:val="18"/>
        <w:szCs w:val="18"/>
      </w:rPr>
    </w:pPr>
    <w:r>
      <w:rPr>
        <w:sz w:val="18"/>
        <w:szCs w:val="18"/>
      </w:rPr>
      <w:t xml:space="preserve">Instructor guide: </w:t>
    </w:r>
    <w:r w:rsidR="00A0254A">
      <w:rPr>
        <w:sz w:val="18"/>
        <w:szCs w:val="18"/>
      </w:rPr>
      <w:t xml:space="preserve">Learn Fusion 360 </w:t>
    </w:r>
    <w:r w:rsidR="00C60328">
      <w:rPr>
        <w:sz w:val="18"/>
        <w:szCs w:val="18"/>
      </w:rPr>
      <w:t xml:space="preserve">for </w:t>
    </w:r>
    <w:r w:rsidR="00A0254A">
      <w:rPr>
        <w:sz w:val="18"/>
        <w:szCs w:val="18"/>
      </w:rPr>
      <w:t>CA</w:t>
    </w:r>
    <w:r w:rsidR="00806071">
      <w:rPr>
        <w:sz w:val="18"/>
        <w:szCs w:val="18"/>
      </w:rPr>
      <w:t>D</w:t>
    </w:r>
    <w:r w:rsidR="00C60328">
      <w:rPr>
        <w:sz w:val="18"/>
        <w:szCs w:val="18"/>
      </w:rPr>
      <w:t xml:space="preserve"> </w:t>
    </w:r>
    <w:r w:rsidR="00A0254A">
      <w:rPr>
        <w:sz w:val="18"/>
        <w:szCs w:val="18"/>
      </w:rPr>
      <w:t>in 90 minutes</w:t>
    </w:r>
    <w:r w:rsidRPr="00C47430">
      <w:rPr>
        <w:sz w:val="18"/>
        <w:szCs w:val="18"/>
      </w:rPr>
      <w:t xml:space="preserve">     Page  </w:t>
    </w:r>
    <w:r w:rsidRPr="00C47430">
      <w:rPr>
        <w:sz w:val="18"/>
        <w:szCs w:val="18"/>
      </w:rPr>
      <w:fldChar w:fldCharType="begin"/>
    </w:r>
    <w:r w:rsidRPr="00C47430">
      <w:rPr>
        <w:sz w:val="18"/>
        <w:szCs w:val="18"/>
      </w:rPr>
      <w:instrText xml:space="preserve"> PAGE   \* MERGEFORMAT </w:instrText>
    </w:r>
    <w:r w:rsidRPr="00C47430">
      <w:rPr>
        <w:sz w:val="18"/>
        <w:szCs w:val="18"/>
      </w:rPr>
      <w:fldChar w:fldCharType="separate"/>
    </w:r>
    <w:r>
      <w:rPr>
        <w:sz w:val="18"/>
        <w:szCs w:val="18"/>
      </w:rPr>
      <w:t>1</w:t>
    </w:r>
    <w:r w:rsidRPr="00C47430">
      <w:rPr>
        <w:sz w:val="18"/>
        <w:szCs w:val="18"/>
      </w:rPr>
      <w:fldChar w:fldCharType="end"/>
    </w:r>
  </w:p>
  <w:p w14:paraId="1BF45D94" w14:textId="77777777" w:rsidR="001377C2" w:rsidRPr="00975E11" w:rsidRDefault="001377C2" w:rsidP="00A0025A">
    <w:pPr>
      <w:pStyle w:val="Footer"/>
      <w:rPr>
        <w:rFonts w:ascii="Artifakt LegendOfc" w:hAnsi="Artifakt LegendOfc" w:cs="Artifakt LegendOfc"/>
        <w:color w:val="000000"/>
        <w:spacing w:val="6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AD06" w14:textId="1D6E7DA2" w:rsidR="00833118" w:rsidRPr="00C66FCC" w:rsidRDefault="00855253" w:rsidP="00613641">
    <w:pPr>
      <w:pStyle w:val="Footer"/>
      <w:jc w:val="right"/>
      <w:rPr>
        <w:sz w:val="20"/>
        <w:szCs w:val="20"/>
      </w:rPr>
    </w:pPr>
    <w:r w:rsidRPr="00C66FCC">
      <w:rPr>
        <w:sz w:val="20"/>
        <w:szCs w:val="20"/>
      </w:rPr>
      <w:fldChar w:fldCharType="begin"/>
    </w:r>
    <w:r w:rsidRPr="00C66FCC">
      <w:rPr>
        <w:sz w:val="20"/>
        <w:szCs w:val="20"/>
      </w:rPr>
      <w:instrText xml:space="preserve"> STYLEREF "Heading 1" \* MERGEFORMAT </w:instrText>
    </w:r>
    <w:r w:rsidRPr="00C66FCC">
      <w:rPr>
        <w:sz w:val="20"/>
        <w:szCs w:val="20"/>
      </w:rPr>
      <w:fldChar w:fldCharType="separate"/>
    </w:r>
    <w:r w:rsidR="008751E5" w:rsidRPr="008751E5">
      <w:rPr>
        <w:b/>
        <w:bCs/>
        <w:noProof/>
        <w:sz w:val="20"/>
        <w:szCs w:val="20"/>
      </w:rPr>
      <w:t>Instructor guide</w:t>
    </w:r>
    <w:r w:rsidRPr="00C66FCC">
      <w:rPr>
        <w:sz w:val="20"/>
        <w:szCs w:val="20"/>
      </w:rPr>
      <w:fldChar w:fldCharType="end"/>
    </w:r>
    <w:r w:rsidRPr="00C66FCC">
      <w:rPr>
        <w:sz w:val="20"/>
        <w:szCs w:val="20"/>
      </w:rPr>
      <w:t xml:space="preserve">     </w:t>
    </w:r>
    <w:r w:rsidR="00833118" w:rsidRPr="00C66FCC">
      <w:rPr>
        <w:sz w:val="20"/>
        <w:szCs w:val="20"/>
      </w:rPr>
      <w:t xml:space="preserve">Page  </w:t>
    </w:r>
    <w:r w:rsidR="00833118" w:rsidRPr="00C66FCC">
      <w:rPr>
        <w:sz w:val="20"/>
        <w:szCs w:val="20"/>
      </w:rPr>
      <w:fldChar w:fldCharType="begin"/>
    </w:r>
    <w:r w:rsidR="00833118" w:rsidRPr="00C66FCC">
      <w:rPr>
        <w:sz w:val="20"/>
        <w:szCs w:val="20"/>
      </w:rPr>
      <w:instrText xml:space="preserve"> PAGE   \* MERGEFORMAT </w:instrText>
    </w:r>
    <w:r w:rsidR="00833118" w:rsidRPr="00C66FCC">
      <w:rPr>
        <w:sz w:val="20"/>
        <w:szCs w:val="20"/>
      </w:rPr>
      <w:fldChar w:fldCharType="separate"/>
    </w:r>
    <w:r w:rsidR="00833118" w:rsidRPr="00C66FCC">
      <w:rPr>
        <w:sz w:val="20"/>
        <w:szCs w:val="20"/>
      </w:rPr>
      <w:t>1</w:t>
    </w:r>
    <w:r w:rsidR="00833118" w:rsidRPr="00C66FCC">
      <w:rPr>
        <w:sz w:val="20"/>
        <w:szCs w:val="20"/>
      </w:rPr>
      <w:fldChar w:fldCharType="end"/>
    </w:r>
  </w:p>
  <w:p w14:paraId="4E51975F" w14:textId="77777777" w:rsidR="00833118" w:rsidRDefault="00833118">
    <w:pPr>
      <w:pStyle w:val="Footer"/>
    </w:pPr>
  </w:p>
  <w:p w14:paraId="2D4A9336" w14:textId="77777777" w:rsidR="00744F02" w:rsidRDefault="00744F0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8AB1" w14:textId="77777777" w:rsidR="00E63D43" w:rsidRDefault="00E63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D5A9D" w14:textId="77777777" w:rsidR="00D338A3" w:rsidRDefault="00D338A3" w:rsidP="00CD5FD8">
      <w:r>
        <w:separator/>
      </w:r>
    </w:p>
  </w:footnote>
  <w:footnote w:type="continuationSeparator" w:id="0">
    <w:p w14:paraId="4B67ADE1" w14:textId="77777777" w:rsidR="00D338A3" w:rsidRDefault="00D338A3" w:rsidP="00CD5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3B5E" w14:textId="77777777" w:rsidR="001664DF" w:rsidRDefault="001664DF" w:rsidP="001664DF">
    <w:pPr>
      <w:pStyle w:val="Header"/>
    </w:pPr>
    <w:r>
      <w:rPr>
        <w:noProof/>
      </w:rPr>
      <mc:AlternateContent>
        <mc:Choice Requires="wps">
          <w:drawing>
            <wp:anchor distT="0" distB="0" distL="114300" distR="114300" simplePos="0" relativeHeight="251661312" behindDoc="0" locked="0" layoutInCell="1" allowOverlap="1" wp14:anchorId="3E397904" wp14:editId="3DE471A9">
              <wp:simplePos x="0" y="0"/>
              <wp:positionH relativeFrom="column">
                <wp:posOffset>0</wp:posOffset>
              </wp:positionH>
              <wp:positionV relativeFrom="paragraph">
                <wp:posOffset>419100</wp:posOffset>
              </wp:positionV>
              <wp:extent cx="6667500" cy="0"/>
              <wp:effectExtent l="0" t="12700" r="12700" b="12700"/>
              <wp:wrapNone/>
              <wp:docPr id="1" name="Straight Connector 1"/>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A23A0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Pr="00364645">
      <w:rPr>
        <w:noProof/>
      </w:rPr>
      <w:drawing>
        <wp:inline distT="0" distB="0" distL="0" distR="0" wp14:anchorId="7FE926C0" wp14:editId="2E808318">
          <wp:extent cx="1828800" cy="311785"/>
          <wp:effectExtent l="0" t="0" r="0" b="0"/>
          <wp:docPr id="464146637" name="Picture 464146637"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5A2C8CC4" w14:textId="77777777" w:rsidR="001377C2" w:rsidRDefault="00137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AC32" w14:textId="77777777" w:rsidR="001664DF" w:rsidRDefault="001664DF" w:rsidP="001664DF">
    <w:pPr>
      <w:pStyle w:val="Header"/>
    </w:pPr>
    <w:r>
      <w:rPr>
        <w:noProof/>
      </w:rPr>
      <mc:AlternateContent>
        <mc:Choice Requires="wps">
          <w:drawing>
            <wp:anchor distT="0" distB="0" distL="114300" distR="114300" simplePos="0" relativeHeight="251659264" behindDoc="0" locked="0" layoutInCell="1" allowOverlap="1" wp14:anchorId="1332066A" wp14:editId="012CCA0F">
              <wp:simplePos x="0" y="0"/>
              <wp:positionH relativeFrom="column">
                <wp:posOffset>0</wp:posOffset>
              </wp:positionH>
              <wp:positionV relativeFrom="paragraph">
                <wp:posOffset>419100</wp:posOffset>
              </wp:positionV>
              <wp:extent cx="6667500" cy="0"/>
              <wp:effectExtent l="0" t="12700" r="12700" b="12700"/>
              <wp:wrapNone/>
              <wp:docPr id="25" name="Straight Connector 25"/>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7CAC81" id="Straight Connector 2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33pt" to="52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" strokecolor="#a5a5a5 [2092]" strokeweight="2pt">
              <v:stroke joinstyle="miter"/>
            </v:line>
          </w:pict>
        </mc:Fallback>
      </mc:AlternateContent>
    </w:r>
    <w:r w:rsidR="001377C2" w:rsidRPr="00364645">
      <w:rPr>
        <w:noProof/>
      </w:rPr>
      <w:drawing>
        <wp:inline distT="0" distB="0" distL="0" distR="0" wp14:anchorId="2E5041BF" wp14:editId="57F6FAE0">
          <wp:extent cx="1828800" cy="311785"/>
          <wp:effectExtent l="0" t="0" r="0" b="0"/>
          <wp:docPr id="1789658924" name="Picture 1789658924"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6AA0E2D6" w14:textId="77777777" w:rsidR="001377C2" w:rsidRDefault="001377C2" w:rsidP="00166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2AED" w14:textId="77777777" w:rsidR="00CD5FD8" w:rsidRDefault="00CD5FD8">
    <w:pPr>
      <w:pStyle w:val="Header"/>
    </w:pPr>
    <w:r w:rsidRPr="00364645">
      <w:rPr>
        <w:noProof/>
      </w:rPr>
      <w:drawing>
        <wp:inline distT="0" distB="0" distL="0" distR="0" wp14:anchorId="39035B73" wp14:editId="50D81482">
          <wp:extent cx="1828800" cy="311785"/>
          <wp:effectExtent l="0" t="0" r="0" b="0"/>
          <wp:docPr id="6"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3E7A395F" w14:textId="77777777" w:rsidR="00744F02" w:rsidRDefault="00744F0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4934" w14:textId="77777777" w:rsidR="000966C0" w:rsidRDefault="000966C0" w:rsidP="000966C0">
    <w:pPr>
      <w:pStyle w:val="Header"/>
      <w:ind w:left="-720"/>
    </w:pPr>
    <w:r>
      <w:rPr>
        <w:noProof/>
      </w:rPr>
      <mc:AlternateContent>
        <mc:Choice Requires="wps">
          <w:drawing>
            <wp:anchor distT="0" distB="0" distL="114300" distR="114300" simplePos="0" relativeHeight="251663360" behindDoc="0" locked="0" layoutInCell="1" allowOverlap="1" wp14:anchorId="0C978EE1" wp14:editId="2D510470">
              <wp:simplePos x="0" y="0"/>
              <wp:positionH relativeFrom="column">
                <wp:posOffset>-381000</wp:posOffset>
              </wp:positionH>
              <wp:positionV relativeFrom="paragraph">
                <wp:posOffset>419100</wp:posOffset>
              </wp:positionV>
              <wp:extent cx="6667500" cy="0"/>
              <wp:effectExtent l="0" t="12700" r="12700" b="12700"/>
              <wp:wrapNone/>
              <wp:docPr id="7" name="Straight Connector 7"/>
              <wp:cNvGraphicFramePr/>
              <a:graphic xmlns:a="http://schemas.openxmlformats.org/drawingml/2006/main">
                <a:graphicData uri="http://schemas.microsoft.com/office/word/2010/wordprocessingShape">
                  <wps:wsp>
                    <wps:cNvCnPr/>
                    <wps:spPr>
                      <a:xfrm>
                        <a:off x="0" y="0"/>
                        <a:ext cx="6667500" cy="0"/>
                      </a:xfrm>
                      <a:prstGeom prst="line">
                        <a:avLst/>
                      </a:prstGeom>
                      <a:ln w="25400">
                        <a:solidFill>
                          <a:schemeClr val="bg1">
                            <a:lumMod val="6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31450"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pt,33pt" to="495pt,3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" strokecolor="#a5a5a5 [2092]" strokeweight="2pt">
              <v:stroke joinstyle="miter"/>
            </v:line>
          </w:pict>
        </mc:Fallback>
      </mc:AlternateContent>
    </w:r>
    <w:r w:rsidRPr="00364645">
      <w:rPr>
        <w:noProof/>
      </w:rPr>
      <w:drawing>
        <wp:inline distT="0" distB="0" distL="0" distR="0" wp14:anchorId="18240718" wp14:editId="3930E55B">
          <wp:extent cx="1828800" cy="311785"/>
          <wp:effectExtent l="0" t="0" r="0" b="0"/>
          <wp:docPr id="8" name="Picture 2" descr="Shap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Shape&#10;&#10;Description automatically generated with medium confidenc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311785"/>
                  </a:xfrm>
                  <a:prstGeom prst="rect">
                    <a:avLst/>
                  </a:prstGeom>
                  <a:noFill/>
                  <a:ln>
                    <a:noFill/>
                  </a:ln>
                </pic:spPr>
              </pic:pic>
            </a:graphicData>
          </a:graphic>
        </wp:inline>
      </w:drawing>
    </w:r>
  </w:p>
  <w:p w14:paraId="2FE13C3D" w14:textId="77777777" w:rsidR="00E63D43" w:rsidRPr="000966C0" w:rsidRDefault="00E63D43" w:rsidP="00096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6B6C6FC"/>
    <w:lvl w:ilvl="0">
      <w:start w:val="1"/>
      <w:numFmt w:val="bullet"/>
      <w:pStyle w:val="ListBullet3"/>
      <w:lvlText w:val="o"/>
      <w:lvlJc w:val="left"/>
      <w:pPr>
        <w:ind w:left="1080" w:hanging="360"/>
      </w:pPr>
      <w:rPr>
        <w:rFonts w:ascii="Courier New" w:hAnsi="Courier New" w:cs="Courier New" w:hint="default"/>
      </w:rPr>
    </w:lvl>
  </w:abstractNum>
  <w:abstractNum w:abstractNumId="1" w15:restartNumberingAfterBreak="0">
    <w:nsid w:val="FFFFFF83"/>
    <w:multiLevelType w:val="singleLevel"/>
    <w:tmpl w:val="5C828264"/>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00BD0600"/>
    <w:multiLevelType w:val="hybridMultilevel"/>
    <w:tmpl w:val="DAAA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FE4402"/>
    <w:multiLevelType w:val="hybridMultilevel"/>
    <w:tmpl w:val="A468D040"/>
    <w:lvl w:ilvl="0" w:tplc="D52C762E">
      <w:start w:val="1"/>
      <w:numFmt w:val="bullet"/>
      <w:pStyle w:val="Bullets-new"/>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397292"/>
    <w:multiLevelType w:val="hybridMultilevel"/>
    <w:tmpl w:val="2AB23B2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C6BBE"/>
    <w:multiLevelType w:val="hybridMultilevel"/>
    <w:tmpl w:val="7F46198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6" w15:restartNumberingAfterBreak="0">
    <w:nsid w:val="04E86346"/>
    <w:multiLevelType w:val="hybridMultilevel"/>
    <w:tmpl w:val="97A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3C48DA"/>
    <w:multiLevelType w:val="hybridMultilevel"/>
    <w:tmpl w:val="0BC60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206268"/>
    <w:multiLevelType w:val="hybridMultilevel"/>
    <w:tmpl w:val="A1665C9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91A5E0A"/>
    <w:multiLevelType w:val="hybridMultilevel"/>
    <w:tmpl w:val="CCE02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610813"/>
    <w:multiLevelType w:val="hybridMultilevel"/>
    <w:tmpl w:val="2C52D1B0"/>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2015C50"/>
    <w:multiLevelType w:val="hybridMultilevel"/>
    <w:tmpl w:val="43B29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373F51"/>
    <w:multiLevelType w:val="hybridMultilevel"/>
    <w:tmpl w:val="A37AE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17D93"/>
    <w:multiLevelType w:val="hybridMultilevel"/>
    <w:tmpl w:val="832C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62040"/>
    <w:multiLevelType w:val="hybridMultilevel"/>
    <w:tmpl w:val="BBBC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AD2B8D"/>
    <w:multiLevelType w:val="hybridMultilevel"/>
    <w:tmpl w:val="D938EB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0F20C43"/>
    <w:multiLevelType w:val="hybridMultilevel"/>
    <w:tmpl w:val="82EC2792"/>
    <w:lvl w:ilvl="0" w:tplc="0409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000E4F"/>
    <w:multiLevelType w:val="hybridMultilevel"/>
    <w:tmpl w:val="52EED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4C3931"/>
    <w:multiLevelType w:val="hybridMultilevel"/>
    <w:tmpl w:val="981AC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D419B3"/>
    <w:multiLevelType w:val="hybridMultilevel"/>
    <w:tmpl w:val="1CFEC28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3755A8C"/>
    <w:multiLevelType w:val="hybridMultilevel"/>
    <w:tmpl w:val="F3BC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FA300F"/>
    <w:multiLevelType w:val="hybridMultilevel"/>
    <w:tmpl w:val="ED34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E3D4E"/>
    <w:multiLevelType w:val="hybridMultilevel"/>
    <w:tmpl w:val="6C14C9B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9622BB"/>
    <w:multiLevelType w:val="multilevel"/>
    <w:tmpl w:val="5348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8EF603F"/>
    <w:multiLevelType w:val="hybridMultilevel"/>
    <w:tmpl w:val="5E4864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AF61F84"/>
    <w:multiLevelType w:val="hybridMultilevel"/>
    <w:tmpl w:val="A36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53E83"/>
    <w:multiLevelType w:val="hybridMultilevel"/>
    <w:tmpl w:val="B21A1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60E3D"/>
    <w:multiLevelType w:val="hybridMultilevel"/>
    <w:tmpl w:val="E3F27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8E40C2"/>
    <w:multiLevelType w:val="multilevel"/>
    <w:tmpl w:val="FBD236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Symbol" w:hAnsi="Symbol"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5F87B7B"/>
    <w:multiLevelType w:val="hybridMultilevel"/>
    <w:tmpl w:val="C520E2B6"/>
    <w:lvl w:ilvl="0" w:tplc="FE3CEF7C">
      <w:start w:val="1"/>
      <w:numFmt w:val="bullet"/>
      <w:lvlText w:val=""/>
      <w:lvlJc w:val="left"/>
      <w:pPr>
        <w:tabs>
          <w:tab w:val="num" w:pos="1080"/>
        </w:tabs>
        <w:ind w:left="1080" w:hanging="360"/>
      </w:pPr>
      <w:rPr>
        <w:rFonts w:ascii="Wingdings 2" w:hAnsi="Wingdings 2" w:hint="default"/>
      </w:rPr>
    </w:lvl>
    <w:lvl w:ilvl="1" w:tplc="1FECE91C">
      <w:start w:val="1"/>
      <w:numFmt w:val="bullet"/>
      <w:lvlText w:val=""/>
      <w:lvlJc w:val="left"/>
      <w:pPr>
        <w:tabs>
          <w:tab w:val="num" w:pos="1800"/>
        </w:tabs>
        <w:ind w:left="1800" w:hanging="360"/>
      </w:pPr>
      <w:rPr>
        <w:rFonts w:ascii="Wingdings 2" w:hAnsi="Wingdings 2" w:hint="default"/>
      </w:rPr>
    </w:lvl>
    <w:lvl w:ilvl="2" w:tplc="8F369416" w:tentative="1">
      <w:start w:val="1"/>
      <w:numFmt w:val="bullet"/>
      <w:lvlText w:val=""/>
      <w:lvlJc w:val="left"/>
      <w:pPr>
        <w:tabs>
          <w:tab w:val="num" w:pos="2520"/>
        </w:tabs>
        <w:ind w:left="2520" w:hanging="360"/>
      </w:pPr>
      <w:rPr>
        <w:rFonts w:ascii="Wingdings 2" w:hAnsi="Wingdings 2" w:hint="default"/>
      </w:rPr>
    </w:lvl>
    <w:lvl w:ilvl="3" w:tplc="9B28FE9E" w:tentative="1">
      <w:start w:val="1"/>
      <w:numFmt w:val="bullet"/>
      <w:lvlText w:val=""/>
      <w:lvlJc w:val="left"/>
      <w:pPr>
        <w:tabs>
          <w:tab w:val="num" w:pos="3240"/>
        </w:tabs>
        <w:ind w:left="3240" w:hanging="360"/>
      </w:pPr>
      <w:rPr>
        <w:rFonts w:ascii="Wingdings 2" w:hAnsi="Wingdings 2" w:hint="default"/>
      </w:rPr>
    </w:lvl>
    <w:lvl w:ilvl="4" w:tplc="B6349826" w:tentative="1">
      <w:start w:val="1"/>
      <w:numFmt w:val="bullet"/>
      <w:lvlText w:val=""/>
      <w:lvlJc w:val="left"/>
      <w:pPr>
        <w:tabs>
          <w:tab w:val="num" w:pos="3960"/>
        </w:tabs>
        <w:ind w:left="3960" w:hanging="360"/>
      </w:pPr>
      <w:rPr>
        <w:rFonts w:ascii="Wingdings 2" w:hAnsi="Wingdings 2" w:hint="default"/>
      </w:rPr>
    </w:lvl>
    <w:lvl w:ilvl="5" w:tplc="7346A10C" w:tentative="1">
      <w:start w:val="1"/>
      <w:numFmt w:val="bullet"/>
      <w:lvlText w:val=""/>
      <w:lvlJc w:val="left"/>
      <w:pPr>
        <w:tabs>
          <w:tab w:val="num" w:pos="4680"/>
        </w:tabs>
        <w:ind w:left="4680" w:hanging="360"/>
      </w:pPr>
      <w:rPr>
        <w:rFonts w:ascii="Wingdings 2" w:hAnsi="Wingdings 2" w:hint="default"/>
      </w:rPr>
    </w:lvl>
    <w:lvl w:ilvl="6" w:tplc="BAF0283A" w:tentative="1">
      <w:start w:val="1"/>
      <w:numFmt w:val="bullet"/>
      <w:lvlText w:val=""/>
      <w:lvlJc w:val="left"/>
      <w:pPr>
        <w:tabs>
          <w:tab w:val="num" w:pos="5400"/>
        </w:tabs>
        <w:ind w:left="5400" w:hanging="360"/>
      </w:pPr>
      <w:rPr>
        <w:rFonts w:ascii="Wingdings 2" w:hAnsi="Wingdings 2" w:hint="default"/>
      </w:rPr>
    </w:lvl>
    <w:lvl w:ilvl="7" w:tplc="C576CA8C" w:tentative="1">
      <w:start w:val="1"/>
      <w:numFmt w:val="bullet"/>
      <w:lvlText w:val=""/>
      <w:lvlJc w:val="left"/>
      <w:pPr>
        <w:tabs>
          <w:tab w:val="num" w:pos="6120"/>
        </w:tabs>
        <w:ind w:left="6120" w:hanging="360"/>
      </w:pPr>
      <w:rPr>
        <w:rFonts w:ascii="Wingdings 2" w:hAnsi="Wingdings 2" w:hint="default"/>
      </w:rPr>
    </w:lvl>
    <w:lvl w:ilvl="8" w:tplc="16AC3602" w:tentative="1">
      <w:start w:val="1"/>
      <w:numFmt w:val="bullet"/>
      <w:lvlText w:val=""/>
      <w:lvlJc w:val="left"/>
      <w:pPr>
        <w:tabs>
          <w:tab w:val="num" w:pos="6840"/>
        </w:tabs>
        <w:ind w:left="6840" w:hanging="360"/>
      </w:pPr>
      <w:rPr>
        <w:rFonts w:ascii="Wingdings 2" w:hAnsi="Wingdings 2" w:hint="default"/>
      </w:rPr>
    </w:lvl>
  </w:abstractNum>
  <w:abstractNum w:abstractNumId="30" w15:restartNumberingAfterBreak="0">
    <w:nsid w:val="46A455BC"/>
    <w:multiLevelType w:val="hybridMultilevel"/>
    <w:tmpl w:val="4EDCD42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C2A2333"/>
    <w:multiLevelType w:val="hybridMultilevel"/>
    <w:tmpl w:val="253E28E8"/>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5536C"/>
    <w:multiLevelType w:val="hybridMultilevel"/>
    <w:tmpl w:val="2DB4A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0C5A47"/>
    <w:multiLevelType w:val="hybridMultilevel"/>
    <w:tmpl w:val="5A423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F167CB"/>
    <w:multiLevelType w:val="hybridMultilevel"/>
    <w:tmpl w:val="48B6D652"/>
    <w:lvl w:ilvl="0" w:tplc="74E886D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E564F"/>
    <w:multiLevelType w:val="hybridMultilevel"/>
    <w:tmpl w:val="9B78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50ACD"/>
    <w:multiLevelType w:val="hybridMultilevel"/>
    <w:tmpl w:val="5E2C5AF0"/>
    <w:lvl w:ilvl="0" w:tplc="123E30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522479"/>
    <w:multiLevelType w:val="hybridMultilevel"/>
    <w:tmpl w:val="9858FA6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FAF6710"/>
    <w:multiLevelType w:val="hybridMultilevel"/>
    <w:tmpl w:val="1FE04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210889"/>
    <w:multiLevelType w:val="hybridMultilevel"/>
    <w:tmpl w:val="2912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2F31A7"/>
    <w:multiLevelType w:val="hybridMultilevel"/>
    <w:tmpl w:val="B94ABD4C"/>
    <w:lvl w:ilvl="0" w:tplc="850462E6">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8D2D17"/>
    <w:multiLevelType w:val="hybridMultilevel"/>
    <w:tmpl w:val="342C0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833FB3"/>
    <w:multiLevelType w:val="hybridMultilevel"/>
    <w:tmpl w:val="0A70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31802665">
    <w:abstractNumId w:val="1"/>
  </w:num>
  <w:num w:numId="2" w16cid:durableId="521018371">
    <w:abstractNumId w:val="0"/>
  </w:num>
  <w:num w:numId="3" w16cid:durableId="378869364">
    <w:abstractNumId w:val="15"/>
  </w:num>
  <w:num w:numId="4" w16cid:durableId="815994810">
    <w:abstractNumId w:val="40"/>
  </w:num>
  <w:num w:numId="5" w16cid:durableId="699353818">
    <w:abstractNumId w:val="31"/>
  </w:num>
  <w:num w:numId="6" w16cid:durableId="1203832045">
    <w:abstractNumId w:val="2"/>
  </w:num>
  <w:num w:numId="7" w16cid:durableId="738359619">
    <w:abstractNumId w:val="35"/>
  </w:num>
  <w:num w:numId="8" w16cid:durableId="1673144776">
    <w:abstractNumId w:val="27"/>
  </w:num>
  <w:num w:numId="9" w16cid:durableId="199635654">
    <w:abstractNumId w:val="20"/>
  </w:num>
  <w:num w:numId="10" w16cid:durableId="186022319">
    <w:abstractNumId w:val="11"/>
  </w:num>
  <w:num w:numId="11" w16cid:durableId="1896357745">
    <w:abstractNumId w:val="3"/>
  </w:num>
  <w:num w:numId="12" w16cid:durableId="1657687274">
    <w:abstractNumId w:val="38"/>
  </w:num>
  <w:num w:numId="13" w16cid:durableId="1799105437">
    <w:abstractNumId w:val="34"/>
  </w:num>
  <w:num w:numId="14" w16cid:durableId="1945070487">
    <w:abstractNumId w:val="36"/>
  </w:num>
  <w:num w:numId="15" w16cid:durableId="704250934">
    <w:abstractNumId w:val="14"/>
  </w:num>
  <w:num w:numId="16" w16cid:durableId="1344363221">
    <w:abstractNumId w:val="23"/>
  </w:num>
  <w:num w:numId="17" w16cid:durableId="1980569537">
    <w:abstractNumId w:val="39"/>
  </w:num>
  <w:num w:numId="18" w16cid:durableId="306010865">
    <w:abstractNumId w:val="13"/>
  </w:num>
  <w:num w:numId="19" w16cid:durableId="1083183976">
    <w:abstractNumId w:val="24"/>
  </w:num>
  <w:num w:numId="20" w16cid:durableId="614287586">
    <w:abstractNumId w:val="16"/>
  </w:num>
  <w:num w:numId="21" w16cid:durableId="192348324">
    <w:abstractNumId w:val="8"/>
  </w:num>
  <w:num w:numId="22" w16cid:durableId="660349531">
    <w:abstractNumId w:val="5"/>
  </w:num>
  <w:num w:numId="23" w16cid:durableId="594291022">
    <w:abstractNumId w:val="17"/>
  </w:num>
  <w:num w:numId="24" w16cid:durableId="77287438">
    <w:abstractNumId w:val="28"/>
  </w:num>
  <w:num w:numId="25" w16cid:durableId="1349406676">
    <w:abstractNumId w:val="32"/>
  </w:num>
  <w:num w:numId="26" w16cid:durableId="358820623">
    <w:abstractNumId w:val="29"/>
  </w:num>
  <w:num w:numId="27" w16cid:durableId="1553229775">
    <w:abstractNumId w:val="26"/>
  </w:num>
  <w:num w:numId="28" w16cid:durableId="1810783038">
    <w:abstractNumId w:val="12"/>
  </w:num>
  <w:num w:numId="29" w16cid:durableId="208808058">
    <w:abstractNumId w:val="19"/>
  </w:num>
  <w:num w:numId="30" w16cid:durableId="1690910243">
    <w:abstractNumId w:val="7"/>
  </w:num>
  <w:num w:numId="31" w16cid:durableId="2133090290">
    <w:abstractNumId w:val="10"/>
  </w:num>
  <w:num w:numId="32" w16cid:durableId="2109232107">
    <w:abstractNumId w:val="21"/>
  </w:num>
  <w:num w:numId="33" w16cid:durableId="726993300">
    <w:abstractNumId w:val="22"/>
  </w:num>
  <w:num w:numId="34" w16cid:durableId="707223317">
    <w:abstractNumId w:val="42"/>
  </w:num>
  <w:num w:numId="35" w16cid:durableId="1750690109">
    <w:abstractNumId w:val="30"/>
  </w:num>
  <w:num w:numId="36" w16cid:durableId="1335958200">
    <w:abstractNumId w:val="18"/>
  </w:num>
  <w:num w:numId="37" w16cid:durableId="1788964135">
    <w:abstractNumId w:val="37"/>
  </w:num>
  <w:num w:numId="38" w16cid:durableId="326979932">
    <w:abstractNumId w:val="9"/>
  </w:num>
  <w:num w:numId="39" w16cid:durableId="1107236423">
    <w:abstractNumId w:val="4"/>
  </w:num>
  <w:num w:numId="40" w16cid:durableId="1812600244">
    <w:abstractNumId w:val="33"/>
  </w:num>
  <w:num w:numId="41" w16cid:durableId="2032950177">
    <w:abstractNumId w:val="6"/>
  </w:num>
  <w:num w:numId="42" w16cid:durableId="795686833">
    <w:abstractNumId w:val="25"/>
  </w:num>
  <w:num w:numId="43" w16cid:durableId="41269899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AF1"/>
    <w:rsid w:val="00006579"/>
    <w:rsid w:val="00006C63"/>
    <w:rsid w:val="00007B65"/>
    <w:rsid w:val="00012857"/>
    <w:rsid w:val="0001534D"/>
    <w:rsid w:val="00023CDA"/>
    <w:rsid w:val="000240B1"/>
    <w:rsid w:val="000277E4"/>
    <w:rsid w:val="000313C3"/>
    <w:rsid w:val="00034285"/>
    <w:rsid w:val="00062623"/>
    <w:rsid w:val="00065997"/>
    <w:rsid w:val="00066647"/>
    <w:rsid w:val="00067C60"/>
    <w:rsid w:val="0007073E"/>
    <w:rsid w:val="00082CB4"/>
    <w:rsid w:val="000927F3"/>
    <w:rsid w:val="000966C0"/>
    <w:rsid w:val="000A12F6"/>
    <w:rsid w:val="000B24B0"/>
    <w:rsid w:val="000B3A93"/>
    <w:rsid w:val="000B41D8"/>
    <w:rsid w:val="000B7A2D"/>
    <w:rsid w:val="000E3C0C"/>
    <w:rsid w:val="000E79BA"/>
    <w:rsid w:val="000F1AC8"/>
    <w:rsid w:val="00111449"/>
    <w:rsid w:val="00132781"/>
    <w:rsid w:val="001377C2"/>
    <w:rsid w:val="001563B7"/>
    <w:rsid w:val="001664DF"/>
    <w:rsid w:val="001668B3"/>
    <w:rsid w:val="001765ED"/>
    <w:rsid w:val="0018656F"/>
    <w:rsid w:val="00190D62"/>
    <w:rsid w:val="00193CEB"/>
    <w:rsid w:val="001952DD"/>
    <w:rsid w:val="001978FF"/>
    <w:rsid w:val="001B4907"/>
    <w:rsid w:val="001B4D30"/>
    <w:rsid w:val="001B5012"/>
    <w:rsid w:val="001B7929"/>
    <w:rsid w:val="001C442D"/>
    <w:rsid w:val="001D5949"/>
    <w:rsid w:val="001E01A1"/>
    <w:rsid w:val="001E3541"/>
    <w:rsid w:val="001E58D4"/>
    <w:rsid w:val="001F1253"/>
    <w:rsid w:val="001F1732"/>
    <w:rsid w:val="001F1765"/>
    <w:rsid w:val="0020450B"/>
    <w:rsid w:val="0020528B"/>
    <w:rsid w:val="00211C13"/>
    <w:rsid w:val="00224593"/>
    <w:rsid w:val="0022750D"/>
    <w:rsid w:val="0023570A"/>
    <w:rsid w:val="00254AB5"/>
    <w:rsid w:val="00264E1A"/>
    <w:rsid w:val="00274E29"/>
    <w:rsid w:val="00275857"/>
    <w:rsid w:val="00276C41"/>
    <w:rsid w:val="002823C9"/>
    <w:rsid w:val="002837CA"/>
    <w:rsid w:val="0028563C"/>
    <w:rsid w:val="00286CED"/>
    <w:rsid w:val="00294352"/>
    <w:rsid w:val="002A4D13"/>
    <w:rsid w:val="002B1CD7"/>
    <w:rsid w:val="002B3DA6"/>
    <w:rsid w:val="002C1A1F"/>
    <w:rsid w:val="002C73C4"/>
    <w:rsid w:val="002D1E26"/>
    <w:rsid w:val="002E3DD5"/>
    <w:rsid w:val="002F2ACE"/>
    <w:rsid w:val="002F40BB"/>
    <w:rsid w:val="002F4855"/>
    <w:rsid w:val="002F6EDA"/>
    <w:rsid w:val="0030095E"/>
    <w:rsid w:val="00302042"/>
    <w:rsid w:val="00303426"/>
    <w:rsid w:val="00310053"/>
    <w:rsid w:val="00311A9D"/>
    <w:rsid w:val="0032296E"/>
    <w:rsid w:val="00323466"/>
    <w:rsid w:val="00334D69"/>
    <w:rsid w:val="003362C6"/>
    <w:rsid w:val="00344794"/>
    <w:rsid w:val="00344FCF"/>
    <w:rsid w:val="00351A15"/>
    <w:rsid w:val="0035234C"/>
    <w:rsid w:val="0036023D"/>
    <w:rsid w:val="00361139"/>
    <w:rsid w:val="00361428"/>
    <w:rsid w:val="0037183C"/>
    <w:rsid w:val="003758A3"/>
    <w:rsid w:val="00375BDE"/>
    <w:rsid w:val="003777CF"/>
    <w:rsid w:val="00383DE1"/>
    <w:rsid w:val="00390E25"/>
    <w:rsid w:val="00394E2B"/>
    <w:rsid w:val="00396B75"/>
    <w:rsid w:val="003A1D53"/>
    <w:rsid w:val="003B37D2"/>
    <w:rsid w:val="003B4E39"/>
    <w:rsid w:val="003C679F"/>
    <w:rsid w:val="003D0CAC"/>
    <w:rsid w:val="003E2366"/>
    <w:rsid w:val="003E6C6C"/>
    <w:rsid w:val="003F6305"/>
    <w:rsid w:val="003F6890"/>
    <w:rsid w:val="004011CC"/>
    <w:rsid w:val="004019E6"/>
    <w:rsid w:val="00406D93"/>
    <w:rsid w:val="004110D0"/>
    <w:rsid w:val="00412C66"/>
    <w:rsid w:val="00416531"/>
    <w:rsid w:val="00420698"/>
    <w:rsid w:val="00427B59"/>
    <w:rsid w:val="004308ED"/>
    <w:rsid w:val="00431F2F"/>
    <w:rsid w:val="00435233"/>
    <w:rsid w:val="00452901"/>
    <w:rsid w:val="00461DA0"/>
    <w:rsid w:val="0046576B"/>
    <w:rsid w:val="00466FEC"/>
    <w:rsid w:val="0046708B"/>
    <w:rsid w:val="00474765"/>
    <w:rsid w:val="00477020"/>
    <w:rsid w:val="00480DD9"/>
    <w:rsid w:val="004832B9"/>
    <w:rsid w:val="00484594"/>
    <w:rsid w:val="00484862"/>
    <w:rsid w:val="0049607B"/>
    <w:rsid w:val="00496666"/>
    <w:rsid w:val="004A0253"/>
    <w:rsid w:val="004B3372"/>
    <w:rsid w:val="004B3CAA"/>
    <w:rsid w:val="004C7D9E"/>
    <w:rsid w:val="004D29FA"/>
    <w:rsid w:val="004E0D4C"/>
    <w:rsid w:val="004E1414"/>
    <w:rsid w:val="004E2198"/>
    <w:rsid w:val="00512813"/>
    <w:rsid w:val="005138C1"/>
    <w:rsid w:val="00516314"/>
    <w:rsid w:val="00525972"/>
    <w:rsid w:val="00526A1A"/>
    <w:rsid w:val="00527EBD"/>
    <w:rsid w:val="00535681"/>
    <w:rsid w:val="00547D13"/>
    <w:rsid w:val="00547FBC"/>
    <w:rsid w:val="00552014"/>
    <w:rsid w:val="0056357A"/>
    <w:rsid w:val="00570067"/>
    <w:rsid w:val="005770EE"/>
    <w:rsid w:val="00580136"/>
    <w:rsid w:val="00590BD9"/>
    <w:rsid w:val="005919EA"/>
    <w:rsid w:val="0059389B"/>
    <w:rsid w:val="005975BA"/>
    <w:rsid w:val="005A42D7"/>
    <w:rsid w:val="005B0C11"/>
    <w:rsid w:val="005B25F9"/>
    <w:rsid w:val="005B26FB"/>
    <w:rsid w:val="005C7579"/>
    <w:rsid w:val="005E5B7F"/>
    <w:rsid w:val="00604AD7"/>
    <w:rsid w:val="00605225"/>
    <w:rsid w:val="00605ACD"/>
    <w:rsid w:val="00605E73"/>
    <w:rsid w:val="00606933"/>
    <w:rsid w:val="006145C3"/>
    <w:rsid w:val="00617B3B"/>
    <w:rsid w:val="006304E1"/>
    <w:rsid w:val="006327C8"/>
    <w:rsid w:val="006335F9"/>
    <w:rsid w:val="00655A3A"/>
    <w:rsid w:val="00661C7B"/>
    <w:rsid w:val="006623E8"/>
    <w:rsid w:val="006641D4"/>
    <w:rsid w:val="00665232"/>
    <w:rsid w:val="006679B3"/>
    <w:rsid w:val="0067074F"/>
    <w:rsid w:val="00680676"/>
    <w:rsid w:val="006868B3"/>
    <w:rsid w:val="00693B10"/>
    <w:rsid w:val="006946EF"/>
    <w:rsid w:val="006A1D51"/>
    <w:rsid w:val="006A2503"/>
    <w:rsid w:val="006A7466"/>
    <w:rsid w:val="006B2C9E"/>
    <w:rsid w:val="006B665F"/>
    <w:rsid w:val="006C3003"/>
    <w:rsid w:val="006C45B4"/>
    <w:rsid w:val="006C48A0"/>
    <w:rsid w:val="006C4CE4"/>
    <w:rsid w:val="006C741D"/>
    <w:rsid w:val="006D5931"/>
    <w:rsid w:val="006E44AB"/>
    <w:rsid w:val="006E4D16"/>
    <w:rsid w:val="006E7957"/>
    <w:rsid w:val="006F4BDC"/>
    <w:rsid w:val="006F62CA"/>
    <w:rsid w:val="00700ECC"/>
    <w:rsid w:val="00701541"/>
    <w:rsid w:val="00701EB3"/>
    <w:rsid w:val="00705839"/>
    <w:rsid w:val="00712920"/>
    <w:rsid w:val="00714EC5"/>
    <w:rsid w:val="007174D6"/>
    <w:rsid w:val="00720261"/>
    <w:rsid w:val="00722D12"/>
    <w:rsid w:val="00725EE3"/>
    <w:rsid w:val="00726239"/>
    <w:rsid w:val="007267A0"/>
    <w:rsid w:val="00731E1F"/>
    <w:rsid w:val="00737B5D"/>
    <w:rsid w:val="0074294C"/>
    <w:rsid w:val="00744F02"/>
    <w:rsid w:val="00746003"/>
    <w:rsid w:val="00756B2D"/>
    <w:rsid w:val="00763124"/>
    <w:rsid w:val="00765248"/>
    <w:rsid w:val="007663E9"/>
    <w:rsid w:val="0077494D"/>
    <w:rsid w:val="00787025"/>
    <w:rsid w:val="007B181F"/>
    <w:rsid w:val="007B1A65"/>
    <w:rsid w:val="007B32D6"/>
    <w:rsid w:val="007C7D3A"/>
    <w:rsid w:val="007D2B81"/>
    <w:rsid w:val="007D3BA4"/>
    <w:rsid w:val="007F3976"/>
    <w:rsid w:val="007F44AD"/>
    <w:rsid w:val="00801F08"/>
    <w:rsid w:val="00804236"/>
    <w:rsid w:val="00806071"/>
    <w:rsid w:val="0081772F"/>
    <w:rsid w:val="00822BEA"/>
    <w:rsid w:val="00826576"/>
    <w:rsid w:val="00833118"/>
    <w:rsid w:val="008437DD"/>
    <w:rsid w:val="00845F49"/>
    <w:rsid w:val="00855253"/>
    <w:rsid w:val="00857CAF"/>
    <w:rsid w:val="008641A3"/>
    <w:rsid w:val="00864E9F"/>
    <w:rsid w:val="00865A58"/>
    <w:rsid w:val="00870B3C"/>
    <w:rsid w:val="00872AF1"/>
    <w:rsid w:val="00875059"/>
    <w:rsid w:val="008751E5"/>
    <w:rsid w:val="00880F44"/>
    <w:rsid w:val="008832E1"/>
    <w:rsid w:val="00883AF2"/>
    <w:rsid w:val="00886D25"/>
    <w:rsid w:val="00894963"/>
    <w:rsid w:val="008A2612"/>
    <w:rsid w:val="008A2EE8"/>
    <w:rsid w:val="008A5871"/>
    <w:rsid w:val="008C0E50"/>
    <w:rsid w:val="008C4BF7"/>
    <w:rsid w:val="008D770D"/>
    <w:rsid w:val="008E1342"/>
    <w:rsid w:val="008F089A"/>
    <w:rsid w:val="008F52A1"/>
    <w:rsid w:val="00902E89"/>
    <w:rsid w:val="00903AAB"/>
    <w:rsid w:val="00903CA4"/>
    <w:rsid w:val="009074EC"/>
    <w:rsid w:val="00907E18"/>
    <w:rsid w:val="0091709C"/>
    <w:rsid w:val="00922F2C"/>
    <w:rsid w:val="0093728F"/>
    <w:rsid w:val="00940D91"/>
    <w:rsid w:val="00941499"/>
    <w:rsid w:val="00945953"/>
    <w:rsid w:val="00952595"/>
    <w:rsid w:val="009558A1"/>
    <w:rsid w:val="00977374"/>
    <w:rsid w:val="0098351E"/>
    <w:rsid w:val="00991FCC"/>
    <w:rsid w:val="009922FB"/>
    <w:rsid w:val="009A12F4"/>
    <w:rsid w:val="009A2BDF"/>
    <w:rsid w:val="009A3270"/>
    <w:rsid w:val="009B3C99"/>
    <w:rsid w:val="009C46AE"/>
    <w:rsid w:val="009C673E"/>
    <w:rsid w:val="009D556A"/>
    <w:rsid w:val="00A0254A"/>
    <w:rsid w:val="00A1076F"/>
    <w:rsid w:val="00A13EEB"/>
    <w:rsid w:val="00A21E0A"/>
    <w:rsid w:val="00A268BB"/>
    <w:rsid w:val="00A44C0F"/>
    <w:rsid w:val="00A53251"/>
    <w:rsid w:val="00A61BCC"/>
    <w:rsid w:val="00A6447F"/>
    <w:rsid w:val="00A67828"/>
    <w:rsid w:val="00A722AB"/>
    <w:rsid w:val="00A746E0"/>
    <w:rsid w:val="00A75D41"/>
    <w:rsid w:val="00A9030E"/>
    <w:rsid w:val="00AA037B"/>
    <w:rsid w:val="00AA3D0B"/>
    <w:rsid w:val="00AA47AB"/>
    <w:rsid w:val="00AA6AF4"/>
    <w:rsid w:val="00AD2E8C"/>
    <w:rsid w:val="00AE0AD2"/>
    <w:rsid w:val="00AF2DB4"/>
    <w:rsid w:val="00B005E6"/>
    <w:rsid w:val="00B00E0E"/>
    <w:rsid w:val="00B10890"/>
    <w:rsid w:val="00B12552"/>
    <w:rsid w:val="00B133A1"/>
    <w:rsid w:val="00B30CA5"/>
    <w:rsid w:val="00B43E5F"/>
    <w:rsid w:val="00B452FA"/>
    <w:rsid w:val="00B508FD"/>
    <w:rsid w:val="00B527E3"/>
    <w:rsid w:val="00B6002E"/>
    <w:rsid w:val="00B70D22"/>
    <w:rsid w:val="00B710FE"/>
    <w:rsid w:val="00B7703D"/>
    <w:rsid w:val="00B82C94"/>
    <w:rsid w:val="00B903FD"/>
    <w:rsid w:val="00BA61AA"/>
    <w:rsid w:val="00BA70EC"/>
    <w:rsid w:val="00BC1661"/>
    <w:rsid w:val="00BC4546"/>
    <w:rsid w:val="00BD1DCB"/>
    <w:rsid w:val="00BD4D81"/>
    <w:rsid w:val="00BD5382"/>
    <w:rsid w:val="00BE01C3"/>
    <w:rsid w:val="00BE398C"/>
    <w:rsid w:val="00BE47C0"/>
    <w:rsid w:val="00BF066E"/>
    <w:rsid w:val="00C00C8A"/>
    <w:rsid w:val="00C066BE"/>
    <w:rsid w:val="00C06AF1"/>
    <w:rsid w:val="00C10678"/>
    <w:rsid w:val="00C14E49"/>
    <w:rsid w:val="00C171A4"/>
    <w:rsid w:val="00C17208"/>
    <w:rsid w:val="00C317B5"/>
    <w:rsid w:val="00C4407D"/>
    <w:rsid w:val="00C56524"/>
    <w:rsid w:val="00C5722E"/>
    <w:rsid w:val="00C600F2"/>
    <w:rsid w:val="00C60328"/>
    <w:rsid w:val="00C66FCC"/>
    <w:rsid w:val="00C678A2"/>
    <w:rsid w:val="00C82AF4"/>
    <w:rsid w:val="00C848C4"/>
    <w:rsid w:val="00C87D89"/>
    <w:rsid w:val="00C92F8B"/>
    <w:rsid w:val="00C968BA"/>
    <w:rsid w:val="00CA5B1A"/>
    <w:rsid w:val="00CB151C"/>
    <w:rsid w:val="00CB4422"/>
    <w:rsid w:val="00CB7230"/>
    <w:rsid w:val="00CD5FD8"/>
    <w:rsid w:val="00CD6F60"/>
    <w:rsid w:val="00CF66AE"/>
    <w:rsid w:val="00D02FCD"/>
    <w:rsid w:val="00D03B94"/>
    <w:rsid w:val="00D129C0"/>
    <w:rsid w:val="00D2027B"/>
    <w:rsid w:val="00D22D5E"/>
    <w:rsid w:val="00D233AD"/>
    <w:rsid w:val="00D32213"/>
    <w:rsid w:val="00D32A29"/>
    <w:rsid w:val="00D32A9F"/>
    <w:rsid w:val="00D338A3"/>
    <w:rsid w:val="00D41281"/>
    <w:rsid w:val="00D50619"/>
    <w:rsid w:val="00D63876"/>
    <w:rsid w:val="00D675BA"/>
    <w:rsid w:val="00D704C2"/>
    <w:rsid w:val="00D74AB0"/>
    <w:rsid w:val="00D7626F"/>
    <w:rsid w:val="00D94613"/>
    <w:rsid w:val="00D972D4"/>
    <w:rsid w:val="00DA1FF9"/>
    <w:rsid w:val="00DA2B5F"/>
    <w:rsid w:val="00DA564E"/>
    <w:rsid w:val="00DA6F2C"/>
    <w:rsid w:val="00DB6313"/>
    <w:rsid w:val="00DC46FE"/>
    <w:rsid w:val="00DC5563"/>
    <w:rsid w:val="00DD6809"/>
    <w:rsid w:val="00DF41FD"/>
    <w:rsid w:val="00DF4531"/>
    <w:rsid w:val="00DF4F4A"/>
    <w:rsid w:val="00E02B58"/>
    <w:rsid w:val="00E031C5"/>
    <w:rsid w:val="00E04594"/>
    <w:rsid w:val="00E0499D"/>
    <w:rsid w:val="00E212C4"/>
    <w:rsid w:val="00E31605"/>
    <w:rsid w:val="00E33EDE"/>
    <w:rsid w:val="00E36246"/>
    <w:rsid w:val="00E40DF7"/>
    <w:rsid w:val="00E41074"/>
    <w:rsid w:val="00E46AF9"/>
    <w:rsid w:val="00E52B3A"/>
    <w:rsid w:val="00E57DD4"/>
    <w:rsid w:val="00E63D43"/>
    <w:rsid w:val="00E64204"/>
    <w:rsid w:val="00E64B37"/>
    <w:rsid w:val="00E72ECF"/>
    <w:rsid w:val="00E867C1"/>
    <w:rsid w:val="00E91244"/>
    <w:rsid w:val="00ED1B85"/>
    <w:rsid w:val="00ED3730"/>
    <w:rsid w:val="00ED40C3"/>
    <w:rsid w:val="00EE04AA"/>
    <w:rsid w:val="00EE538E"/>
    <w:rsid w:val="00EE618A"/>
    <w:rsid w:val="00EE6433"/>
    <w:rsid w:val="00EF0411"/>
    <w:rsid w:val="00EF1C8B"/>
    <w:rsid w:val="00F13B00"/>
    <w:rsid w:val="00F14A7D"/>
    <w:rsid w:val="00F15E16"/>
    <w:rsid w:val="00F222D7"/>
    <w:rsid w:val="00F23332"/>
    <w:rsid w:val="00F27906"/>
    <w:rsid w:val="00F420CC"/>
    <w:rsid w:val="00F4506A"/>
    <w:rsid w:val="00F51D31"/>
    <w:rsid w:val="00F54F27"/>
    <w:rsid w:val="00F55F55"/>
    <w:rsid w:val="00F60B53"/>
    <w:rsid w:val="00F64A8E"/>
    <w:rsid w:val="00F73320"/>
    <w:rsid w:val="00F75EFC"/>
    <w:rsid w:val="00F903F9"/>
    <w:rsid w:val="00F93F30"/>
    <w:rsid w:val="00FB1127"/>
    <w:rsid w:val="00FB4249"/>
    <w:rsid w:val="00FC12DE"/>
    <w:rsid w:val="00FC4123"/>
    <w:rsid w:val="00FD04E7"/>
    <w:rsid w:val="00FD606C"/>
    <w:rsid w:val="00FD72C9"/>
    <w:rsid w:val="00FD737C"/>
    <w:rsid w:val="00FD77E5"/>
    <w:rsid w:val="00FE298F"/>
    <w:rsid w:val="00FE421E"/>
    <w:rsid w:val="00FF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79A78"/>
  <w15:chartTrackingRefBased/>
  <w15:docId w15:val="{90C9A262-2FCB-3743-998E-73DE4681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876"/>
    <w:pPr>
      <w:spacing w:after="160" w:line="259" w:lineRule="auto"/>
    </w:pPr>
    <w:rPr>
      <w:rFonts w:ascii="Artifakt Element" w:eastAsia="Calibri" w:hAnsi="Artifakt Element" w:cs="Times New Roman"/>
      <w:sz w:val="22"/>
      <w:szCs w:val="22"/>
    </w:rPr>
  </w:style>
  <w:style w:type="paragraph" w:styleId="Heading1">
    <w:name w:val="heading 1"/>
    <w:basedOn w:val="Normal"/>
    <w:next w:val="Normal"/>
    <w:link w:val="Heading1Char"/>
    <w:uiPriority w:val="9"/>
    <w:qFormat/>
    <w:rsid w:val="00855253"/>
    <w:pPr>
      <w:keepNext/>
      <w:keepLines/>
      <w:spacing w:before="240" w:after="240"/>
      <w:outlineLvl w:val="0"/>
    </w:pPr>
    <w:rPr>
      <w:rFonts w:eastAsiaTheme="majorEastAsia" w:cstheme="majorBidi"/>
      <w:b/>
      <w:color w:val="000000" w:themeColor="text1"/>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D5FD8"/>
    <w:pPr>
      <w:tabs>
        <w:tab w:val="center" w:pos="4680"/>
        <w:tab w:val="right" w:pos="9360"/>
      </w:tabs>
    </w:pPr>
  </w:style>
  <w:style w:type="character" w:customStyle="1" w:styleId="HeaderChar">
    <w:name w:val="Header Char"/>
    <w:basedOn w:val="DefaultParagraphFont"/>
    <w:link w:val="Header"/>
    <w:uiPriority w:val="99"/>
    <w:rsid w:val="00CD5FD8"/>
  </w:style>
  <w:style w:type="paragraph" w:styleId="Footer">
    <w:name w:val="footer"/>
    <w:aliases w:val="Footer new"/>
    <w:basedOn w:val="Normal"/>
    <w:link w:val="FooterChar"/>
    <w:uiPriority w:val="99"/>
    <w:unhideWhenUsed/>
    <w:qFormat/>
    <w:rsid w:val="00CD5FD8"/>
    <w:pPr>
      <w:tabs>
        <w:tab w:val="center" w:pos="4680"/>
        <w:tab w:val="right" w:pos="9360"/>
      </w:tabs>
    </w:pPr>
  </w:style>
  <w:style w:type="character" w:customStyle="1" w:styleId="FooterChar">
    <w:name w:val="Footer Char"/>
    <w:aliases w:val="Footer new Char"/>
    <w:basedOn w:val="DefaultParagraphFont"/>
    <w:link w:val="Footer"/>
    <w:uiPriority w:val="99"/>
    <w:rsid w:val="00CD5FD8"/>
  </w:style>
  <w:style w:type="paragraph" w:styleId="ListBullet3">
    <w:name w:val="List Bullet 3"/>
    <w:basedOn w:val="Normal"/>
    <w:autoRedefine/>
    <w:uiPriority w:val="99"/>
    <w:unhideWhenUsed/>
    <w:qFormat/>
    <w:rsid w:val="00CD5FD8"/>
    <w:pPr>
      <w:numPr>
        <w:numId w:val="2"/>
      </w:numPr>
      <w:spacing w:after="200"/>
      <w:ind w:left="720"/>
      <w:contextualSpacing/>
    </w:pPr>
    <w:rPr>
      <w:rFonts w:ascii="Artifakt ElementOfc" w:hAnsi="Artifakt ElementOfc" w:cs="Artifakt ElementOfc"/>
      <w:color w:val="000000"/>
    </w:rPr>
  </w:style>
  <w:style w:type="paragraph" w:styleId="ListBullet2">
    <w:name w:val="List Bullet 2"/>
    <w:basedOn w:val="Normal"/>
    <w:uiPriority w:val="99"/>
    <w:unhideWhenUsed/>
    <w:rsid w:val="00CD5FD8"/>
    <w:pPr>
      <w:numPr>
        <w:numId w:val="1"/>
      </w:numPr>
      <w:contextualSpacing/>
    </w:pPr>
    <w:rPr>
      <w:rFonts w:ascii="Artifakt ElementOfc" w:hAnsi="Artifakt ElementOfc" w:cs="Artifakt ElementOfc"/>
      <w:color w:val="000000"/>
    </w:rPr>
  </w:style>
  <w:style w:type="table" w:styleId="TableGrid">
    <w:name w:val="Table Grid"/>
    <w:basedOn w:val="TableNormal"/>
    <w:uiPriority w:val="39"/>
    <w:rsid w:val="00B00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55253"/>
    <w:rPr>
      <w:rFonts w:ascii="Artifakt Element" w:eastAsiaTheme="majorEastAsia" w:hAnsi="Artifakt Element" w:cstheme="majorBidi"/>
      <w:b/>
      <w:color w:val="000000" w:themeColor="text1"/>
      <w:sz w:val="28"/>
      <w:szCs w:val="32"/>
    </w:rPr>
  </w:style>
  <w:style w:type="paragraph" w:styleId="Caption">
    <w:name w:val="caption"/>
    <w:basedOn w:val="Normal"/>
    <w:next w:val="Normal"/>
    <w:uiPriority w:val="35"/>
    <w:unhideWhenUsed/>
    <w:qFormat/>
    <w:rsid w:val="0077494D"/>
    <w:pPr>
      <w:spacing w:after="200"/>
    </w:pPr>
    <w:rPr>
      <w:i/>
      <w:iCs/>
      <w:color w:val="44546A" w:themeColor="text2"/>
      <w:sz w:val="18"/>
      <w:szCs w:val="18"/>
    </w:rPr>
  </w:style>
  <w:style w:type="paragraph" w:customStyle="1" w:styleId="captions">
    <w:name w:val="captions"/>
    <w:basedOn w:val="Caption"/>
    <w:qFormat/>
    <w:rsid w:val="00BD1DCB"/>
    <w:rPr>
      <w:rFonts w:ascii="Artifakt ElementOfc" w:hAnsi="Artifakt ElementOfc"/>
      <w:noProof/>
      <w:color w:val="000000" w:themeColor="text1"/>
      <w:sz w:val="20"/>
    </w:rPr>
  </w:style>
  <w:style w:type="paragraph" w:styleId="ListParagraph">
    <w:name w:val="List Paragraph"/>
    <w:aliases w:val="Enabler"/>
    <w:basedOn w:val="Normal"/>
    <w:uiPriority w:val="34"/>
    <w:qFormat/>
    <w:rsid w:val="001377C2"/>
    <w:pPr>
      <w:spacing w:after="200" w:line="276" w:lineRule="auto"/>
      <w:ind w:left="720"/>
      <w:contextualSpacing/>
    </w:pPr>
  </w:style>
  <w:style w:type="paragraph" w:customStyle="1" w:styleId="LessonNumberandTitle">
    <w:name w:val="Lesson Number and Title"/>
    <w:basedOn w:val="Normal"/>
    <w:link w:val="LessonNumberandTitleChar"/>
    <w:qFormat/>
    <w:rsid w:val="001377C2"/>
    <w:pPr>
      <w:jc w:val="center"/>
    </w:pPr>
    <w:rPr>
      <w:rFonts w:ascii="Arial" w:hAnsi="Arial" w:cs="Arial"/>
      <w:b/>
      <w:color w:val="0696D7"/>
      <w:sz w:val="36"/>
      <w:szCs w:val="36"/>
    </w:rPr>
  </w:style>
  <w:style w:type="character" w:customStyle="1" w:styleId="LessonNumberandTitleChar">
    <w:name w:val="Lesson Number and Title Char"/>
    <w:link w:val="LessonNumberandTitle"/>
    <w:rsid w:val="001377C2"/>
    <w:rPr>
      <w:rFonts w:ascii="Arial" w:eastAsia="Calibri" w:hAnsi="Arial" w:cs="Arial"/>
      <w:b/>
      <w:color w:val="0696D7"/>
      <w:sz w:val="36"/>
      <w:szCs w:val="36"/>
    </w:rPr>
  </w:style>
  <w:style w:type="character" w:styleId="Hyperlink">
    <w:name w:val="Hyperlink"/>
    <w:basedOn w:val="DefaultParagraphFont"/>
    <w:uiPriority w:val="99"/>
    <w:unhideWhenUsed/>
    <w:rsid w:val="001377C2"/>
    <w:rPr>
      <w:color w:val="0563C1" w:themeColor="hyperlink"/>
      <w:u w:val="single"/>
    </w:rPr>
  </w:style>
  <w:style w:type="paragraph" w:customStyle="1" w:styleId="copy">
    <w:name w:val="copy"/>
    <w:basedOn w:val="Normal"/>
    <w:qFormat/>
    <w:rsid w:val="00D63876"/>
    <w:pPr>
      <w:tabs>
        <w:tab w:val="left" w:pos="2089"/>
      </w:tabs>
    </w:pPr>
    <w:rPr>
      <w:rFonts w:cs="Artifakt ElementOfc"/>
      <w:color w:val="000000"/>
    </w:rPr>
  </w:style>
  <w:style w:type="paragraph" w:customStyle="1" w:styleId="Bullets-new">
    <w:name w:val="Bullets-new"/>
    <w:basedOn w:val="ListParagraph"/>
    <w:qFormat/>
    <w:rsid w:val="00D63876"/>
    <w:pPr>
      <w:numPr>
        <w:numId w:val="11"/>
      </w:numPr>
    </w:pPr>
    <w:rPr>
      <w:rFonts w:cs="Artifakt ElementOfc"/>
      <w:color w:val="000000"/>
      <w:shd w:val="clear" w:color="auto" w:fill="FFFFFF"/>
    </w:rPr>
  </w:style>
  <w:style w:type="paragraph" w:customStyle="1" w:styleId="subhead">
    <w:name w:val="subhead"/>
    <w:basedOn w:val="LessonNumberandTitle"/>
    <w:qFormat/>
    <w:rsid w:val="001E01A1"/>
    <w:pPr>
      <w:jc w:val="left"/>
    </w:pPr>
    <w:rPr>
      <w:rFonts w:ascii="Artifakt Element" w:hAnsi="Artifakt Element" w:cs="Artifakt ElementOfc"/>
      <w:bCs/>
      <w:color w:val="000000"/>
      <w:sz w:val="24"/>
      <w:szCs w:val="24"/>
    </w:rPr>
  </w:style>
  <w:style w:type="paragraph" w:customStyle="1" w:styleId="Default">
    <w:name w:val="Default"/>
    <w:rsid w:val="00DB6313"/>
    <w:pPr>
      <w:autoSpaceDE w:val="0"/>
      <w:autoSpaceDN w:val="0"/>
      <w:adjustRightInd w:val="0"/>
    </w:pPr>
    <w:rPr>
      <w:rFonts w:ascii="Artifakt ElementOfc" w:hAnsi="Artifakt ElementOfc" w:cs="Artifakt ElementOfc"/>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75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johnsoka/Library/CloudStorage/OneDrive-Autodesk/Documents/AEX_Resources/Secondary/NewCourses/ProjectLibrary/ImmerseToLearn/current-samples-for-projects/InstructorGuide-sample/asof100523/Instructor%20guide%20Artifakt_updated%208.16.2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61CEAA220E249BA71EE09B02D65A1" ma:contentTypeVersion="21" ma:contentTypeDescription="Create a new document." ma:contentTypeScope="" ma:versionID="9df6b0356eb59b2510adfc2a4e2eb803">
  <xsd:schema xmlns:xsd="http://www.w3.org/2001/XMLSchema" xmlns:xs="http://www.w3.org/2001/XMLSchema" xmlns:p="http://schemas.microsoft.com/office/2006/metadata/properties" xmlns:ns2="b8f0b367-6fb6-4894-b66a-8a4224b66502" xmlns:ns3="93223889-762c-4667-adf6-c362352e077a" targetNamespace="http://schemas.microsoft.com/office/2006/metadata/properties" ma:root="true" ma:fieldsID="f9d5622f702e5a754dcb5326ec666967" ns2:_="" ns3:_="">
    <xsd:import namespace="b8f0b367-6fb6-4894-b66a-8a4224b66502"/>
    <xsd:import namespace="93223889-762c-4667-adf6-c362352e077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f0b367-6fb6-4894-b66a-8a4224b66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default="[today]" ma:format="DateTime"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3486984-7067-43be-b043-3c90f94ef9b2"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223889-762c-4667-adf6-c362352e077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c394182-f5af-4871-9466-1f425eb1e629}" ma:internalName="TaxCatchAll" ma:showField="CatchAllData" ma:web="93223889-762c-4667-adf6-c362352e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8f0b367-6fb6-4894-b66a-8a4224b66502">
      <Terms xmlns="http://schemas.microsoft.com/office/infopath/2007/PartnerControls"/>
    </lcf76f155ced4ddcb4097134ff3c332f>
    <Date xmlns="b8f0b367-6fb6-4894-b66a-8a4224b66502">2023-01-13T21:11:30+00:00</Date>
    <TaxCatchAll xmlns="93223889-762c-4667-adf6-c362352e077a" xsi:nil="true"/>
  </documentManagement>
</p:properties>
</file>

<file path=customXml/itemProps1.xml><?xml version="1.0" encoding="utf-8"?>
<ds:datastoreItem xmlns:ds="http://schemas.openxmlformats.org/officeDocument/2006/customXml" ds:itemID="{3AFAD976-21AA-4060-BAFB-00E71982A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f0b367-6fb6-4894-b66a-8a4224b66502"/>
    <ds:schemaRef ds:uri="93223889-762c-4667-adf6-c362352e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87255-8CA6-43CA-932E-F63F6D23C359}">
  <ds:schemaRefs>
    <ds:schemaRef ds:uri="http://schemas.microsoft.com/sharepoint/v3/contenttype/forms"/>
  </ds:schemaRefs>
</ds:datastoreItem>
</file>

<file path=customXml/itemProps3.xml><?xml version="1.0" encoding="utf-8"?>
<ds:datastoreItem xmlns:ds="http://schemas.openxmlformats.org/officeDocument/2006/customXml" ds:itemID="{A4F598AE-89D7-4627-89D9-35DF78830979}">
  <ds:schemaRefs>
    <ds:schemaRef ds:uri="http://schemas.microsoft.com/office/2006/metadata/properties"/>
    <ds:schemaRef ds:uri="http://schemas.microsoft.com/office/infopath/2007/PartnerControls"/>
    <ds:schemaRef ds:uri="b8f0b367-6fb6-4894-b66a-8a4224b66502"/>
    <ds:schemaRef ds:uri="93223889-762c-4667-adf6-c362352e077a"/>
  </ds:schemaRefs>
</ds:datastoreItem>
</file>

<file path=docProps/app.xml><?xml version="1.0" encoding="utf-8"?>
<Properties xmlns="http://schemas.openxmlformats.org/officeDocument/2006/extended-properties" xmlns:vt="http://schemas.openxmlformats.org/officeDocument/2006/docPropsVTypes">
  <Template>Instructor guide Artifakt_updated 8.16.23.dotx</Template>
  <TotalTime>0</TotalTime>
  <Pages>12</Pages>
  <Words>1957</Words>
  <Characters>11157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Karyn Johnson</dc:creator>
  <cp:keywords/>
  <dc:description/>
  <cp:lastModifiedBy>Karyn Johnson</cp:lastModifiedBy>
  <cp:revision>3</cp:revision>
  <cp:lastPrinted>2024-01-31T01:57:00Z</cp:lastPrinted>
  <dcterms:created xsi:type="dcterms:W3CDTF">2024-01-31T01:57:00Z</dcterms:created>
  <dcterms:modified xsi:type="dcterms:W3CDTF">2024-01-31T01:57:00Z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0x010100AF361CEAA220E249BA71EE09B02D65A1</vt:lpwstr>
  </property>
</Properties>
</file>